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D1F" w:rsidRPr="00BB1B65" w:rsidRDefault="006F0D1F" w:rsidP="00A87544">
      <w:pPr>
        <w:jc w:val="center"/>
        <w:rPr>
          <w:sz w:val="28"/>
          <w:szCs w:val="28"/>
        </w:rPr>
      </w:pPr>
      <w:r w:rsidRPr="00BB1B65">
        <w:rPr>
          <w:sz w:val="28"/>
          <w:szCs w:val="28"/>
        </w:rPr>
        <w:t>МИНОБРНАУКИ РОССИИ</w:t>
      </w:r>
    </w:p>
    <w:p w:rsidR="006F0D1F" w:rsidRPr="00BB1B65" w:rsidRDefault="006F0D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0D1F" w:rsidRPr="00BB1B65" w:rsidRDefault="006F0D1F" w:rsidP="00A87544">
      <w:pPr>
        <w:jc w:val="center"/>
        <w:rPr>
          <w:b/>
          <w:sz w:val="28"/>
          <w:szCs w:val="28"/>
        </w:rPr>
      </w:pPr>
      <w:r w:rsidRPr="00BB1B65">
        <w:rPr>
          <w:b/>
          <w:sz w:val="28"/>
          <w:szCs w:val="28"/>
        </w:rPr>
        <w:t>«Гжельский государственный университет»</w:t>
      </w:r>
    </w:p>
    <w:p w:rsidR="006F0D1F" w:rsidRPr="00BB1B65" w:rsidRDefault="006F0D1F" w:rsidP="00A87544">
      <w:pPr>
        <w:jc w:val="center"/>
        <w:rPr>
          <w:sz w:val="28"/>
          <w:szCs w:val="28"/>
        </w:rPr>
      </w:pPr>
      <w:r w:rsidRPr="00BB1B65">
        <w:rPr>
          <w:sz w:val="28"/>
          <w:szCs w:val="28"/>
        </w:rPr>
        <w:t>(ГГУ)</w:t>
      </w:r>
    </w:p>
    <w:p w:rsidR="006F0D1F" w:rsidRPr="00BB1B65" w:rsidRDefault="006F0D1F" w:rsidP="00A87544">
      <w:pPr>
        <w:rPr>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F0D1F" w:rsidRPr="00BB1B65" w:rsidRDefault="006F0D1F" w:rsidP="00A87544">
      <w:pPr>
        <w:tabs>
          <w:tab w:val="left" w:pos="680"/>
          <w:tab w:val="left" w:pos="851"/>
          <w:tab w:val="left" w:pos="6240"/>
        </w:tabs>
        <w:rPr>
          <w:noProof/>
          <w:sz w:val="28"/>
          <w:szCs w:val="28"/>
        </w:rPr>
      </w:pPr>
      <w:r w:rsidRPr="00BB1B65">
        <w:rPr>
          <w:noProof/>
          <w:sz w:val="28"/>
          <w:szCs w:val="28"/>
        </w:rPr>
        <w:tab/>
      </w:r>
    </w:p>
    <w:p w:rsidR="006F0D1F" w:rsidRPr="00BB1B65" w:rsidRDefault="006F0D1F" w:rsidP="00A87544">
      <w:pPr>
        <w:tabs>
          <w:tab w:val="left" w:pos="680"/>
          <w:tab w:val="left" w:pos="851"/>
          <w:tab w:val="left" w:pos="6240"/>
        </w:tabs>
        <w:rPr>
          <w:noProof/>
          <w:sz w:val="28"/>
          <w:szCs w:val="28"/>
        </w:rPr>
      </w:pPr>
    </w:p>
    <w:p w:rsidR="006F0D1F" w:rsidRPr="00BB1B65" w:rsidRDefault="006F0D1F" w:rsidP="00A87544">
      <w:pPr>
        <w:tabs>
          <w:tab w:val="left" w:pos="680"/>
          <w:tab w:val="left" w:pos="851"/>
          <w:tab w:val="left" w:pos="6240"/>
        </w:tabs>
        <w:rPr>
          <w:sz w:val="28"/>
          <w:szCs w:val="28"/>
        </w:rPr>
      </w:pPr>
    </w:p>
    <w:p w:rsidR="006F0D1F" w:rsidRPr="00BB1B65" w:rsidRDefault="006F0D1F" w:rsidP="00A87544">
      <w:pPr>
        <w:pStyle w:val="Style11"/>
        <w:widowControl/>
        <w:rPr>
          <w:bCs/>
          <w:sz w:val="28"/>
          <w:szCs w:val="28"/>
          <w:u w:val="single"/>
        </w:rPr>
      </w:pPr>
      <w:r w:rsidRPr="00BB1B65">
        <w:rPr>
          <w:bCs/>
          <w:sz w:val="28"/>
          <w:szCs w:val="28"/>
          <w:u w:val="single"/>
        </w:rPr>
        <w:t>Рабочая программа дисциплины</w:t>
      </w:r>
    </w:p>
    <w:p w:rsidR="006F0D1F" w:rsidRPr="00BB1B65" w:rsidRDefault="006F0D1F" w:rsidP="00A87544">
      <w:pPr>
        <w:tabs>
          <w:tab w:val="left" w:pos="680"/>
          <w:tab w:val="left" w:pos="851"/>
        </w:tabs>
        <w:jc w:val="center"/>
        <w:rPr>
          <w:sz w:val="28"/>
          <w:szCs w:val="28"/>
        </w:rPr>
      </w:pPr>
    </w:p>
    <w:p w:rsidR="006F0D1F" w:rsidRDefault="006F0D1F"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F0D1F" w:rsidRPr="00BB1B65" w:rsidRDefault="006F0D1F"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6F0D1F" w:rsidRPr="00BB1B65">
        <w:trPr>
          <w:trHeight w:val="409"/>
        </w:trPr>
        <w:tc>
          <w:tcPr>
            <w:tcW w:w="3646" w:type="dxa"/>
          </w:tcPr>
          <w:p w:rsidR="006F0D1F" w:rsidRPr="00BB1B65" w:rsidRDefault="006F0D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0D1F" w:rsidRPr="00BB1B65" w:rsidRDefault="006F0D1F" w:rsidP="0086727A">
            <w:pPr>
              <w:rPr>
                <w:rStyle w:val="FontStyle53"/>
                <w:b w:val="0"/>
                <w:color w:val="000000"/>
                <w:sz w:val="28"/>
                <w:szCs w:val="28"/>
              </w:rPr>
            </w:pPr>
            <w:r w:rsidRPr="009A26F9">
              <w:rPr>
                <w:sz w:val="28"/>
                <w:szCs w:val="28"/>
              </w:rPr>
              <w:t>38.03.02 Менеджмент</w:t>
            </w:r>
          </w:p>
        </w:tc>
      </w:tr>
      <w:tr w:rsidR="006F0D1F" w:rsidRPr="00BB1B65">
        <w:trPr>
          <w:trHeight w:val="402"/>
        </w:trPr>
        <w:tc>
          <w:tcPr>
            <w:tcW w:w="3646" w:type="dxa"/>
          </w:tcPr>
          <w:p w:rsidR="006F0D1F" w:rsidRPr="00BB1B65" w:rsidRDefault="006F0D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0D1F" w:rsidRPr="00BB1B65" w:rsidRDefault="006F0D1F"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0D1F" w:rsidRPr="00BB1B65" w:rsidRDefault="006F0D1F" w:rsidP="00A87544">
            <w:pPr>
              <w:pStyle w:val="Style15"/>
              <w:tabs>
                <w:tab w:val="left" w:leader="underscore" w:pos="9768"/>
              </w:tabs>
              <w:jc w:val="center"/>
              <w:rPr>
                <w:rStyle w:val="FontStyle53"/>
                <w:b w:val="0"/>
                <w:bCs/>
                <w:sz w:val="28"/>
                <w:szCs w:val="28"/>
              </w:rPr>
            </w:pP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i/>
                <w:sz w:val="28"/>
                <w:szCs w:val="28"/>
              </w:rPr>
            </w:pPr>
          </w:p>
          <w:p w:rsidR="006F0D1F" w:rsidRPr="00BB1B65" w:rsidRDefault="006F0D1F" w:rsidP="00A87544">
            <w:pPr>
              <w:pStyle w:val="Style15"/>
              <w:tabs>
                <w:tab w:val="left" w:leader="underscore" w:pos="9768"/>
              </w:tabs>
              <w:jc w:val="left"/>
              <w:rPr>
                <w:rStyle w:val="FontStyle53"/>
                <w:b w:val="0"/>
                <w:bCs/>
                <w:i/>
                <w:sz w:val="28"/>
                <w:szCs w:val="28"/>
              </w:rPr>
            </w:pPr>
          </w:p>
          <w:p w:rsidR="006F0D1F" w:rsidRPr="00BB1B65" w:rsidRDefault="006F0D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0D1F" w:rsidRPr="00BB1B65" w:rsidRDefault="006F0D1F" w:rsidP="00A87544">
            <w:pPr>
              <w:pStyle w:val="Style15"/>
              <w:tabs>
                <w:tab w:val="left" w:leader="underscore" w:pos="9768"/>
              </w:tabs>
              <w:rPr>
                <w:rStyle w:val="FontStyle53"/>
                <w:b w:val="0"/>
                <w:bCs/>
                <w:sz w:val="28"/>
                <w:szCs w:val="28"/>
              </w:rPr>
            </w:pPr>
          </w:p>
          <w:p w:rsidR="006F0D1F" w:rsidRPr="00BB1B65" w:rsidRDefault="006F0D1F" w:rsidP="00A87544">
            <w:pPr>
              <w:pStyle w:val="Style15"/>
              <w:tabs>
                <w:tab w:val="left" w:leader="underscore" w:pos="9768"/>
              </w:tabs>
              <w:rPr>
                <w:rStyle w:val="FontStyle53"/>
                <w:b w:val="0"/>
                <w:bCs/>
                <w:sz w:val="28"/>
                <w:szCs w:val="28"/>
              </w:rPr>
            </w:pPr>
          </w:p>
          <w:p w:rsidR="006F0D1F" w:rsidRPr="00BB1B65" w:rsidRDefault="006F0D1F"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0D1F" w:rsidRPr="00780A53" w:rsidRDefault="006F0D1F"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6F0D1F" w:rsidRDefault="006F0D1F" w:rsidP="00A87544">
      <w:pPr>
        <w:tabs>
          <w:tab w:val="left" w:pos="680"/>
          <w:tab w:val="left" w:pos="851"/>
        </w:tabs>
        <w:jc w:val="both"/>
      </w:pPr>
      <w:r w:rsidRPr="00DC11F5">
        <w:tab/>
      </w:r>
    </w:p>
    <w:p w:rsidR="006F0D1F" w:rsidRDefault="006F0D1F" w:rsidP="00A87544">
      <w:pPr>
        <w:tabs>
          <w:tab w:val="left" w:pos="680"/>
          <w:tab w:val="left" w:pos="851"/>
        </w:tabs>
        <w:jc w:val="both"/>
      </w:pPr>
    </w:p>
    <w:p w:rsidR="006F0D1F" w:rsidRDefault="006F0D1F" w:rsidP="00A87544">
      <w:pPr>
        <w:tabs>
          <w:tab w:val="left" w:pos="680"/>
          <w:tab w:val="left" w:pos="851"/>
        </w:tabs>
        <w:jc w:val="both"/>
      </w:pPr>
    </w:p>
    <w:p w:rsidR="006F0D1F" w:rsidRDefault="006F0D1F" w:rsidP="00A87544">
      <w:pPr>
        <w:tabs>
          <w:tab w:val="left" w:pos="680"/>
          <w:tab w:val="left" w:pos="851"/>
        </w:tabs>
        <w:jc w:val="both"/>
      </w:pPr>
    </w:p>
    <w:p w:rsidR="006F0D1F" w:rsidRDefault="006F0D1F" w:rsidP="00A87544">
      <w:pPr>
        <w:ind w:firstLine="709"/>
        <w:jc w:val="both"/>
      </w:pPr>
    </w:p>
    <w:p w:rsidR="006F0D1F" w:rsidRDefault="006F0D1F" w:rsidP="00BE66E3">
      <w:pPr>
        <w:tabs>
          <w:tab w:val="left" w:pos="680"/>
          <w:tab w:val="left" w:pos="851"/>
        </w:tabs>
        <w:ind w:firstLine="709"/>
        <w:jc w:val="both"/>
      </w:pPr>
      <w:r w:rsidRPr="00DC11F5">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6F0D1F" w:rsidRDefault="006F0D1F" w:rsidP="00BE66E3">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0D1F" w:rsidRDefault="006F0D1F" w:rsidP="00BE66E3">
      <w:pPr>
        <w:ind w:firstLine="709"/>
        <w:jc w:val="both"/>
      </w:pPr>
      <w:r>
        <w:t>Практическая подготовка реализуется на основе:</w:t>
      </w:r>
    </w:p>
    <w:p w:rsidR="006F0D1F" w:rsidRDefault="006F0D1F" w:rsidP="00BE66E3">
      <w:pPr>
        <w:ind w:firstLine="709"/>
        <w:jc w:val="both"/>
      </w:pPr>
      <w:r w:rsidRPr="00EC7416">
        <w:t>- профессионального стандарта [код 08.024 «Эксперт в сфере закупок» Обобщенная трудовая функция:</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6F0D1F" w:rsidRDefault="006F0D1F" w:rsidP="00BE66E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F0D1F" w:rsidRPr="00DC11F5" w:rsidRDefault="006F0D1F" w:rsidP="00BE66E3">
      <w:pPr>
        <w:ind w:firstLine="709"/>
        <w:jc w:val="both"/>
      </w:pPr>
    </w:p>
    <w:p w:rsidR="006F0D1F" w:rsidRPr="00DC11F5" w:rsidRDefault="006F0D1F" w:rsidP="00BE66E3">
      <w:pPr>
        <w:ind w:firstLine="709"/>
        <w:jc w:val="both"/>
      </w:pPr>
    </w:p>
    <w:p w:rsidR="006F0D1F" w:rsidRDefault="006F0D1F" w:rsidP="00BE66E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F0D1F" w:rsidRDefault="006F0D1F" w:rsidP="00BE66E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Default="006F0D1F">
      <w:r>
        <w:br w:type="page"/>
      </w:r>
    </w:p>
    <w:p w:rsidR="006F0D1F" w:rsidRDefault="006F0D1F"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24"/>
        <w:gridCol w:w="3930"/>
        <w:gridCol w:w="4111"/>
      </w:tblGrid>
      <w:tr w:rsidR="006F0D1F" w:rsidRPr="00FB49E9" w:rsidTr="00AF69CD">
        <w:tc>
          <w:tcPr>
            <w:tcW w:w="2024" w:type="dxa"/>
          </w:tcPr>
          <w:p w:rsidR="006F0D1F" w:rsidRPr="00AF69CD" w:rsidRDefault="006F0D1F" w:rsidP="001615E8">
            <w:pPr>
              <w:jc w:val="center"/>
              <w:rPr>
                <w:b/>
              </w:rPr>
            </w:pPr>
            <w:r w:rsidRPr="00AF69CD">
              <w:rPr>
                <w:b/>
              </w:rPr>
              <w:t>Компетенция</w:t>
            </w:r>
          </w:p>
        </w:tc>
        <w:tc>
          <w:tcPr>
            <w:tcW w:w="3930" w:type="dxa"/>
          </w:tcPr>
          <w:p w:rsidR="006F0D1F" w:rsidRPr="00AF69CD" w:rsidRDefault="006F0D1F" w:rsidP="001615E8">
            <w:pPr>
              <w:jc w:val="center"/>
              <w:rPr>
                <w:b/>
              </w:rPr>
            </w:pPr>
            <w:r w:rsidRPr="00AF69CD">
              <w:rPr>
                <w:b/>
              </w:rPr>
              <w:t>Индикаторы достижения компетенций</w:t>
            </w:r>
          </w:p>
        </w:tc>
        <w:tc>
          <w:tcPr>
            <w:tcW w:w="4111" w:type="dxa"/>
          </w:tcPr>
          <w:p w:rsidR="006F0D1F" w:rsidRPr="00AF69CD" w:rsidRDefault="006F0D1F" w:rsidP="001615E8">
            <w:pPr>
              <w:jc w:val="center"/>
              <w:rPr>
                <w:b/>
              </w:rPr>
            </w:pPr>
            <w:r w:rsidRPr="00AF69CD">
              <w:rPr>
                <w:b/>
              </w:rPr>
              <w:t>Планируемые результаты обучения по дисциплине</w:t>
            </w:r>
          </w:p>
        </w:tc>
      </w:tr>
      <w:tr w:rsidR="006F0D1F" w:rsidRPr="00FB49E9" w:rsidTr="00AF69CD">
        <w:trPr>
          <w:trHeight w:val="416"/>
        </w:trPr>
        <w:tc>
          <w:tcPr>
            <w:tcW w:w="2024" w:type="dxa"/>
          </w:tcPr>
          <w:p w:rsidR="006F0D1F" w:rsidRPr="001847F2" w:rsidRDefault="006F0D1F" w:rsidP="00AD1552">
            <w:pPr>
              <w:rPr>
                <w:b/>
              </w:rPr>
            </w:pPr>
            <w:r w:rsidRPr="001847F2">
              <w:rPr>
                <w:b/>
              </w:rPr>
              <w:t>ОПК-1</w:t>
            </w:r>
          </w:p>
          <w:p w:rsidR="006F0D1F" w:rsidRPr="00AD1552" w:rsidRDefault="006F0D1F" w:rsidP="00AD1552">
            <w:pPr>
              <w:keepNext/>
              <w:keepLines/>
              <w:tabs>
                <w:tab w:val="center" w:pos="1025"/>
                <w:tab w:val="right" w:pos="10206"/>
              </w:tabs>
              <w:outlineLvl w:val="2"/>
              <w:rPr>
                <w:b/>
              </w:rPr>
            </w:pPr>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r>
              <w:rPr>
                <w:b/>
              </w:rPr>
              <w:t>.</w:t>
            </w:r>
          </w:p>
        </w:tc>
        <w:tc>
          <w:tcPr>
            <w:tcW w:w="3930" w:type="dxa"/>
          </w:tcPr>
          <w:p w:rsidR="006F0D1F" w:rsidRPr="001847F2" w:rsidRDefault="006F0D1F" w:rsidP="00AF69CD">
            <w:pPr>
              <w:autoSpaceDE w:val="0"/>
              <w:autoSpaceDN w:val="0"/>
              <w:adjustRightInd w:val="0"/>
              <w:rPr>
                <w:b/>
              </w:rPr>
            </w:pPr>
            <w:r w:rsidRPr="001847F2">
              <w:rPr>
                <w:b/>
              </w:rPr>
              <w:t>ОПК-1.1</w:t>
            </w:r>
          </w:p>
          <w:p w:rsidR="006F0D1F" w:rsidRPr="00572859" w:rsidRDefault="006F0D1F" w:rsidP="00AF69CD">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6F0D1F" w:rsidRPr="001847F2" w:rsidRDefault="006F0D1F" w:rsidP="00AF69CD">
            <w:pPr>
              <w:autoSpaceDE w:val="0"/>
              <w:autoSpaceDN w:val="0"/>
              <w:adjustRightInd w:val="0"/>
              <w:rPr>
                <w:b/>
              </w:rPr>
            </w:pPr>
            <w:r w:rsidRPr="001847F2">
              <w:rPr>
                <w:b/>
              </w:rPr>
              <w:t>ОПК-1.2</w:t>
            </w:r>
          </w:p>
          <w:p w:rsidR="006F0D1F" w:rsidRPr="00335AFD" w:rsidRDefault="006F0D1F" w:rsidP="00AF69CD">
            <w:pPr>
              <w:pStyle w:val="ListParagraph"/>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6F0D1F" w:rsidRPr="001847F2" w:rsidRDefault="006F0D1F" w:rsidP="00AF69CD">
            <w:pPr>
              <w:autoSpaceDE w:val="0"/>
              <w:autoSpaceDN w:val="0"/>
              <w:adjustRightInd w:val="0"/>
              <w:rPr>
                <w:b/>
              </w:rPr>
            </w:pPr>
            <w:r w:rsidRPr="001847F2">
              <w:rPr>
                <w:b/>
              </w:rPr>
              <w:t>ОПК-1.3</w:t>
            </w:r>
          </w:p>
          <w:p w:rsidR="006F0D1F" w:rsidRPr="00AD1552" w:rsidRDefault="006F0D1F" w:rsidP="00AF69CD">
            <w:pPr>
              <w:autoSpaceDE w:val="0"/>
              <w:autoSpaceDN w:val="0"/>
              <w:adjustRightInd w:val="0"/>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F0D1F" w:rsidRPr="00AD1552" w:rsidRDefault="006F0D1F" w:rsidP="00F73A54">
            <w:pPr>
              <w:pStyle w:val="ListParagraph"/>
              <w:ind w:left="0"/>
              <w:jc w:val="both"/>
              <w:rPr>
                <w:b/>
              </w:rPr>
            </w:pPr>
            <w:r w:rsidRPr="00AD1552">
              <w:rPr>
                <w:b/>
              </w:rPr>
              <w:t>Знать:</w:t>
            </w:r>
          </w:p>
          <w:p w:rsidR="006F0D1F" w:rsidRPr="004D11E1" w:rsidRDefault="006F0D1F" w:rsidP="00AF69CD">
            <w:pPr>
              <w:pStyle w:val="a"/>
              <w:numPr>
                <w:ilvl w:val="0"/>
                <w:numId w:val="0"/>
              </w:numPr>
              <w:tabs>
                <w:tab w:val="left" w:pos="459"/>
              </w:tabs>
              <w:ind w:left="39" w:hanging="245"/>
              <w:rPr>
                <w:sz w:val="24"/>
                <w:szCs w:val="24"/>
              </w:rPr>
            </w:pPr>
            <w:r w:rsidRPr="004D11E1">
              <w:rPr>
                <w:sz w:val="24"/>
                <w:szCs w:val="24"/>
              </w:rPr>
              <w:t>О - 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F0D1F" w:rsidRPr="00AD1552" w:rsidRDefault="006F0D1F" w:rsidP="00F73A54">
            <w:pPr>
              <w:ind w:left="33" w:hanging="33"/>
              <w:jc w:val="both"/>
              <w:rPr>
                <w:b/>
              </w:rPr>
            </w:pPr>
            <w:r w:rsidRPr="00AD1552">
              <w:rPr>
                <w:b/>
              </w:rPr>
              <w:t>Уметь:</w:t>
            </w:r>
          </w:p>
          <w:p w:rsidR="006F0D1F" w:rsidRPr="00AD1552" w:rsidRDefault="006F0D1F" w:rsidP="004222EA">
            <w:pPr>
              <w:jc w:val="both"/>
            </w:pPr>
            <w:r w:rsidRPr="00AD1552">
              <w:t>- проводить расчет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ind w:left="33" w:hanging="33"/>
              <w:jc w:val="both"/>
              <w:rPr>
                <w:b/>
              </w:rPr>
            </w:pPr>
            <w:r w:rsidRPr="00AD1552">
              <w:rPr>
                <w:b/>
              </w:rPr>
              <w:t>Владеть:</w:t>
            </w:r>
          </w:p>
          <w:p w:rsidR="006F0D1F" w:rsidRPr="004D11E1" w:rsidRDefault="006F0D1F" w:rsidP="00AF69CD">
            <w:pPr>
              <w:pStyle w:val="a"/>
              <w:numPr>
                <w:ilvl w:val="0"/>
                <w:numId w:val="0"/>
              </w:numPr>
              <w:ind w:left="33"/>
              <w:rPr>
                <w:sz w:val="24"/>
                <w:szCs w:val="24"/>
              </w:rPr>
            </w:pPr>
            <w:r w:rsidRPr="004D11E1">
              <w:rPr>
                <w:sz w:val="24"/>
                <w:szCs w:val="24"/>
              </w:rPr>
              <w:t>- средствами для обработки экономических данных,анализировать результаты расчетов и обосновывать полученные выводы; 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6F0D1F" w:rsidRPr="00FB49E9" w:rsidTr="00AF69CD">
        <w:trPr>
          <w:trHeight w:val="416"/>
        </w:trPr>
        <w:tc>
          <w:tcPr>
            <w:tcW w:w="2024" w:type="dxa"/>
          </w:tcPr>
          <w:p w:rsidR="006F0D1F" w:rsidRPr="00AF69CD" w:rsidRDefault="006F0D1F" w:rsidP="00AF69CD">
            <w:pPr>
              <w:autoSpaceDE w:val="0"/>
              <w:autoSpaceDN w:val="0"/>
              <w:adjustRightInd w:val="0"/>
              <w:rPr>
                <w:b/>
              </w:rPr>
            </w:pPr>
            <w:r w:rsidRPr="00AF69CD">
              <w:rPr>
                <w:b/>
              </w:rPr>
              <w:t>ПК-7</w:t>
            </w:r>
          </w:p>
          <w:p w:rsidR="006F0D1F" w:rsidRPr="00AD1552" w:rsidRDefault="006F0D1F" w:rsidP="00AF69CD">
            <w:pPr>
              <w:autoSpaceDE w:val="0"/>
              <w:autoSpaceDN w:val="0"/>
              <w:adjustRightInd w:val="0"/>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930" w:type="dxa"/>
          </w:tcPr>
          <w:p w:rsidR="006F0D1F" w:rsidRPr="00AF69CD" w:rsidRDefault="006F0D1F" w:rsidP="00AF69CD">
            <w:pPr>
              <w:autoSpaceDE w:val="0"/>
              <w:autoSpaceDN w:val="0"/>
              <w:adjustRightInd w:val="0"/>
              <w:jc w:val="both"/>
              <w:rPr>
                <w:b/>
              </w:rPr>
            </w:pPr>
            <w:r w:rsidRPr="00AF69CD">
              <w:rPr>
                <w:b/>
              </w:rPr>
              <w:t>ПК-7.1</w:t>
            </w:r>
          </w:p>
          <w:p w:rsidR="006F0D1F" w:rsidRPr="00AD505C" w:rsidRDefault="006F0D1F" w:rsidP="00AF69CD">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среды организации;действующее законодательство</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6F0D1F" w:rsidRDefault="006F0D1F" w:rsidP="00AF69CD">
            <w:pPr>
              <w:autoSpaceDE w:val="0"/>
              <w:autoSpaceDN w:val="0"/>
              <w:adjustRightInd w:val="0"/>
              <w:jc w:val="both"/>
            </w:pPr>
            <w:r>
              <w:t>п</w:t>
            </w:r>
            <w:r w:rsidRPr="00AD505C">
              <w:t>ланировани</w:t>
            </w:r>
            <w:r>
              <w:t>ю</w:t>
            </w:r>
            <w:r w:rsidRPr="00AD505C">
              <w:t xml:space="preserve"> деятельности малых предприятий</w:t>
            </w:r>
            <w:r w:rsidRPr="000C45B5">
              <w:t xml:space="preserve">;основные теории </w:t>
            </w:r>
            <w:r>
              <w:t>формирования бизнес-моделей.</w:t>
            </w:r>
          </w:p>
          <w:p w:rsidR="006F0D1F" w:rsidRPr="00AF69CD" w:rsidRDefault="006F0D1F" w:rsidP="00AF69CD">
            <w:pPr>
              <w:autoSpaceDE w:val="0"/>
              <w:autoSpaceDN w:val="0"/>
              <w:adjustRightInd w:val="0"/>
              <w:jc w:val="both"/>
              <w:rPr>
                <w:b/>
              </w:rPr>
            </w:pPr>
            <w:r w:rsidRPr="00AF69CD">
              <w:rPr>
                <w:b/>
              </w:rPr>
              <w:t>ПК-7.2</w:t>
            </w:r>
          </w:p>
          <w:p w:rsidR="006F0D1F" w:rsidRPr="000C45B5" w:rsidRDefault="006F0D1F" w:rsidP="00AF69CD">
            <w:pPr>
              <w:autoSpaceDE w:val="0"/>
              <w:autoSpaceDN w:val="0"/>
              <w:adjustRightInd w:val="0"/>
              <w:jc w:val="both"/>
            </w:pPr>
            <w:r w:rsidRPr="00AF69CD">
              <w:rPr>
                <w:b/>
              </w:rPr>
              <w:t>Умеет:</w:t>
            </w: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внешне-экономической деятельности организаций.</w:t>
            </w:r>
          </w:p>
          <w:p w:rsidR="006F0D1F" w:rsidRPr="00AF69CD" w:rsidRDefault="006F0D1F" w:rsidP="00AF69CD">
            <w:pPr>
              <w:autoSpaceDE w:val="0"/>
              <w:autoSpaceDN w:val="0"/>
              <w:adjustRightInd w:val="0"/>
              <w:jc w:val="both"/>
              <w:rPr>
                <w:b/>
              </w:rPr>
            </w:pPr>
            <w:r w:rsidRPr="00AF69CD">
              <w:rPr>
                <w:b/>
              </w:rPr>
              <w:t>ПК-7.3</w:t>
            </w:r>
          </w:p>
          <w:p w:rsidR="006F0D1F" w:rsidRPr="00AD1552" w:rsidRDefault="006F0D1F" w:rsidP="00AF69CD">
            <w:pPr>
              <w:autoSpaceDE w:val="0"/>
              <w:autoSpaceDN w:val="0"/>
              <w:adjustRightInd w:val="0"/>
              <w:jc w:val="both"/>
            </w:pPr>
            <w:r w:rsidRPr="00AF69CD">
              <w:rPr>
                <w:b/>
              </w:rPr>
              <w:t>Владеет:</w:t>
            </w: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111" w:type="dxa"/>
          </w:tcPr>
          <w:p w:rsidR="006F0D1F" w:rsidRPr="00AD1552" w:rsidRDefault="006F0D1F" w:rsidP="00F73A54">
            <w:pPr>
              <w:pStyle w:val="ListParagraph"/>
              <w:ind w:left="0"/>
              <w:jc w:val="both"/>
              <w:rPr>
                <w:b/>
              </w:rPr>
            </w:pPr>
            <w:r w:rsidRPr="00AD1552">
              <w:rPr>
                <w:b/>
              </w:rPr>
              <w:t>Знать:</w:t>
            </w:r>
          </w:p>
          <w:p w:rsidR="006F0D1F" w:rsidRPr="004D11E1" w:rsidRDefault="006F0D1F" w:rsidP="00AF69CD">
            <w:pPr>
              <w:pStyle w:val="a"/>
              <w:numPr>
                <w:ilvl w:val="0"/>
                <w:numId w:val="0"/>
              </w:numPr>
              <w:tabs>
                <w:tab w:val="left" w:pos="459"/>
              </w:tabs>
              <w:rPr>
                <w:sz w:val="24"/>
                <w:szCs w:val="24"/>
              </w:rPr>
            </w:pPr>
            <w:r w:rsidRPr="004D11E1">
              <w:rPr>
                <w:sz w:val="24"/>
                <w:szCs w:val="24"/>
              </w:rPr>
              <w:t>- типовые методики расчета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jc w:val="both"/>
              <w:rPr>
                <w:b/>
              </w:rPr>
            </w:pPr>
            <w:r w:rsidRPr="00AD1552">
              <w:rPr>
                <w:b/>
              </w:rPr>
              <w:t>Уметь:</w:t>
            </w:r>
          </w:p>
          <w:p w:rsidR="006F0D1F" w:rsidRPr="00AD1552" w:rsidRDefault="006F0D1F" w:rsidP="00F73A54">
            <w:pPr>
              <w:jc w:val="both"/>
              <w:rPr>
                <w:spacing w:val="-4"/>
              </w:rPr>
            </w:pPr>
            <w:r w:rsidRPr="00AD1552">
              <w:t xml:space="preserve">- </w:t>
            </w:r>
            <w:r w:rsidRPr="00AD1552">
              <w:rPr>
                <w:spacing w:val="-6"/>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6F0D1F" w:rsidRPr="00AD1552" w:rsidRDefault="006F0D1F" w:rsidP="00F73A54">
            <w:pPr>
              <w:jc w:val="both"/>
              <w:rPr>
                <w:b/>
              </w:rPr>
            </w:pPr>
            <w:r w:rsidRPr="00AD1552">
              <w:rPr>
                <w:b/>
              </w:rPr>
              <w:t>Владеть:</w:t>
            </w:r>
          </w:p>
          <w:p w:rsidR="006F0D1F" w:rsidRPr="004D11E1" w:rsidRDefault="006F0D1F" w:rsidP="00AF69CD">
            <w:pPr>
              <w:pStyle w:val="a"/>
              <w:numPr>
                <w:ilvl w:val="0"/>
                <w:numId w:val="0"/>
              </w:numPr>
              <w:tabs>
                <w:tab w:val="left" w:pos="459"/>
              </w:tabs>
              <w:rPr>
                <w:sz w:val="24"/>
                <w:szCs w:val="24"/>
              </w:rPr>
            </w:pPr>
            <w:r w:rsidRPr="004D11E1">
              <w:rPr>
                <w:sz w:val="24"/>
                <w:szCs w:val="24"/>
              </w:rPr>
              <w:t>- 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6F0D1F" w:rsidRPr="001615E8" w:rsidRDefault="006F0D1F" w:rsidP="00E67765">
      <w:pPr>
        <w:tabs>
          <w:tab w:val="left" w:pos="6131"/>
        </w:tabs>
        <w:autoSpaceDE w:val="0"/>
        <w:autoSpaceDN w:val="0"/>
        <w:adjustRightInd w:val="0"/>
        <w:ind w:left="142"/>
        <w:jc w:val="both"/>
        <w:rPr>
          <w:b/>
          <w:bCs/>
          <w:iCs/>
        </w:rPr>
      </w:pPr>
    </w:p>
    <w:p w:rsidR="006F0D1F" w:rsidRDefault="006F0D1F"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6F0D1F" w:rsidRPr="00DC11F5" w:rsidRDefault="006F0D1F" w:rsidP="008E6DBC">
      <w:pPr>
        <w:pStyle w:val="ListParagraph"/>
        <w:ind w:left="360"/>
        <w:jc w:val="both"/>
        <w:rPr>
          <w:b/>
          <w:i/>
        </w:rPr>
      </w:pPr>
    </w:p>
    <w:p w:rsidR="006F0D1F" w:rsidRDefault="006F0D1F" w:rsidP="00E93563">
      <w:pPr>
        <w:ind w:firstLine="709"/>
        <w:jc w:val="both"/>
      </w:pPr>
      <w:r w:rsidRPr="00DC11F5">
        <w:t>Дисциплина относится к</w:t>
      </w:r>
      <w:r>
        <w:t xml:space="preserve"> обязательной </w:t>
      </w:r>
      <w:r w:rsidRPr="00DC11F5">
        <w:t>частиБлока 1 «Дисциплины (модули)»</w:t>
      </w:r>
      <w:r>
        <w:t xml:space="preserve"> учебного плана.</w:t>
      </w:r>
    </w:p>
    <w:p w:rsidR="006F0D1F" w:rsidRPr="006237AC" w:rsidRDefault="006F0D1F"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0D1F" w:rsidRPr="00DC11F5" w:rsidRDefault="006F0D1F" w:rsidP="00E9356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6F0D1F" w:rsidRPr="00DC11F5" w:rsidRDefault="006F0D1F"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0D1F" w:rsidRPr="00DC11F5" w:rsidRDefault="006F0D1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01"/>
        <w:gridCol w:w="3026"/>
        <w:gridCol w:w="2133"/>
        <w:gridCol w:w="3471"/>
      </w:tblGrid>
      <w:tr w:rsidR="006F0D1F" w:rsidRPr="00773C99" w:rsidTr="008E6DBC">
        <w:tc>
          <w:tcPr>
            <w:tcW w:w="1423" w:type="dxa"/>
          </w:tcPr>
          <w:p w:rsidR="006F0D1F" w:rsidRPr="00773C99" w:rsidRDefault="006F0D1F" w:rsidP="00637074">
            <w:pPr>
              <w:suppressAutoHyphens/>
              <w:jc w:val="both"/>
            </w:pPr>
            <w:r w:rsidRPr="00773C99">
              <w:t>Код компетенции</w:t>
            </w:r>
          </w:p>
        </w:tc>
        <w:tc>
          <w:tcPr>
            <w:tcW w:w="2268" w:type="dxa"/>
          </w:tcPr>
          <w:p w:rsidR="006F0D1F" w:rsidRPr="00773C99" w:rsidRDefault="006F0D1F" w:rsidP="00637074">
            <w:pPr>
              <w:suppressAutoHyphens/>
              <w:jc w:val="both"/>
            </w:pPr>
            <w:r w:rsidRPr="00773C99">
              <w:t>Предшествующие дисциплины</w:t>
            </w:r>
          </w:p>
        </w:tc>
        <w:tc>
          <w:tcPr>
            <w:tcW w:w="2268" w:type="dxa"/>
          </w:tcPr>
          <w:p w:rsidR="006F0D1F" w:rsidRPr="00773C99" w:rsidRDefault="006F0D1F" w:rsidP="00637074">
            <w:pPr>
              <w:suppressAutoHyphens/>
              <w:jc w:val="both"/>
            </w:pPr>
            <w:r w:rsidRPr="00773C99">
              <w:t>Параллельно осваиваемые</w:t>
            </w:r>
          </w:p>
        </w:tc>
        <w:tc>
          <w:tcPr>
            <w:tcW w:w="4072" w:type="dxa"/>
          </w:tcPr>
          <w:p w:rsidR="006F0D1F" w:rsidRPr="00773C99" w:rsidRDefault="006F0D1F" w:rsidP="00637074">
            <w:pPr>
              <w:suppressAutoHyphens/>
              <w:jc w:val="both"/>
            </w:pPr>
            <w:r w:rsidRPr="00773C99">
              <w:t>Последующие дисциплины</w:t>
            </w:r>
          </w:p>
        </w:tc>
      </w:tr>
      <w:tr w:rsidR="006F0D1F" w:rsidRPr="00773C99" w:rsidTr="008E6DBC">
        <w:tc>
          <w:tcPr>
            <w:tcW w:w="1423" w:type="dxa"/>
          </w:tcPr>
          <w:p w:rsidR="006F0D1F" w:rsidRDefault="006F0D1F" w:rsidP="00637074">
            <w:pPr>
              <w:suppressAutoHyphens/>
              <w:jc w:val="both"/>
            </w:pPr>
            <w:r>
              <w:t>ОПК-1</w:t>
            </w:r>
          </w:p>
        </w:tc>
        <w:tc>
          <w:tcPr>
            <w:tcW w:w="2268" w:type="dxa"/>
          </w:tcPr>
          <w:p w:rsidR="006F0D1F" w:rsidRDefault="006F0D1F" w:rsidP="00AF69CD">
            <w:pPr>
              <w:autoSpaceDE w:val="0"/>
              <w:autoSpaceDN w:val="0"/>
              <w:adjustRightInd w:val="0"/>
            </w:pPr>
            <w:r w:rsidRPr="003235D5">
              <w:t>Математика</w:t>
            </w:r>
            <w:r>
              <w:t>;</w:t>
            </w:r>
          </w:p>
          <w:p w:rsidR="006F0D1F" w:rsidRPr="003235D5" w:rsidRDefault="006F0D1F" w:rsidP="00AF69CD">
            <w:pPr>
              <w:autoSpaceDE w:val="0"/>
              <w:autoSpaceDN w:val="0"/>
              <w:adjustRightInd w:val="0"/>
            </w:pPr>
            <w:r w:rsidRPr="003235D5">
              <w:t>Экономика</w:t>
            </w:r>
            <w:r w:rsidRPr="0053544C">
              <w:t>(микроэкономика, макроэкономика)</w:t>
            </w:r>
            <w:r>
              <w:t>;</w:t>
            </w:r>
          </w:p>
          <w:p w:rsidR="006F0D1F" w:rsidRDefault="006F0D1F" w:rsidP="00AF69CD">
            <w:pPr>
              <w:autoSpaceDE w:val="0"/>
              <w:autoSpaceDN w:val="0"/>
              <w:adjustRightInd w:val="0"/>
              <w:rPr>
                <w:color w:val="000000"/>
              </w:rPr>
            </w:pPr>
            <w:r w:rsidRPr="003235D5">
              <w:rPr>
                <w:color w:val="000000"/>
              </w:rPr>
              <w:t>Теория менеджмента</w:t>
            </w:r>
            <w:r>
              <w:rPr>
                <w:color w:val="000000"/>
              </w:rPr>
              <w:t>;</w:t>
            </w:r>
          </w:p>
          <w:p w:rsidR="006F0D1F" w:rsidRDefault="006F0D1F" w:rsidP="00AF69CD">
            <w:pPr>
              <w:autoSpaceDE w:val="0"/>
              <w:autoSpaceDN w:val="0"/>
              <w:adjustRightInd w:val="0"/>
            </w:pPr>
            <w:r w:rsidRPr="003235D5">
              <w:t>Менеджмент организаций</w:t>
            </w:r>
            <w:r>
              <w:t>;</w:t>
            </w:r>
          </w:p>
          <w:p w:rsidR="006F0D1F" w:rsidRPr="003235D5" w:rsidRDefault="006F0D1F" w:rsidP="00AF69CD">
            <w:pPr>
              <w:autoSpaceDE w:val="0"/>
              <w:autoSpaceDN w:val="0"/>
              <w:adjustRightInd w:val="0"/>
            </w:pPr>
            <w:r w:rsidRPr="003235D5">
              <w:rPr>
                <w:color w:val="000000"/>
              </w:rPr>
              <w:t>Финансовый и управленческий учет</w:t>
            </w:r>
            <w:r>
              <w:rPr>
                <w:color w:val="000000"/>
              </w:rPr>
              <w:t>.</w:t>
            </w:r>
          </w:p>
        </w:tc>
        <w:tc>
          <w:tcPr>
            <w:tcW w:w="2268" w:type="dxa"/>
          </w:tcPr>
          <w:p w:rsidR="006F0D1F" w:rsidRPr="003235D5" w:rsidRDefault="006F0D1F" w:rsidP="00AF69CD">
            <w:pPr>
              <w:autoSpaceDE w:val="0"/>
              <w:autoSpaceDN w:val="0"/>
              <w:adjustRightInd w:val="0"/>
              <w:rPr>
                <w:color w:val="000000"/>
              </w:rPr>
            </w:pPr>
            <w:r w:rsidRPr="003235D5">
              <w:rPr>
                <w:color w:val="000000"/>
              </w:rPr>
              <w:t>Финансовый и управленческий учет</w:t>
            </w:r>
            <w:r>
              <w:rPr>
                <w:color w:val="000000"/>
              </w:rPr>
              <w:t>;</w:t>
            </w:r>
          </w:p>
          <w:p w:rsidR="006F0D1F" w:rsidRDefault="006F0D1F" w:rsidP="00FB49E9">
            <w:pPr>
              <w:autoSpaceDE w:val="0"/>
              <w:autoSpaceDN w:val="0"/>
              <w:adjustRightInd w:val="0"/>
            </w:pPr>
            <w:r w:rsidRPr="000D33DE">
              <w:t>Ознакомительная практика</w:t>
            </w:r>
            <w:r>
              <w:t>;</w:t>
            </w:r>
          </w:p>
          <w:p w:rsidR="006F0D1F" w:rsidRDefault="006F0D1F" w:rsidP="00FB49E9">
            <w:pPr>
              <w:autoSpaceDE w:val="0"/>
              <w:autoSpaceDN w:val="0"/>
              <w:adjustRightInd w:val="0"/>
              <w:rPr>
                <w:color w:val="000000"/>
              </w:rPr>
            </w:pPr>
            <w:r w:rsidRPr="003235D5">
              <w:t>Маркетинг</w:t>
            </w:r>
            <w:r>
              <w:t>;</w:t>
            </w:r>
          </w:p>
          <w:p w:rsidR="006F0D1F" w:rsidRDefault="006F0D1F" w:rsidP="00FB49E9">
            <w:pPr>
              <w:autoSpaceDE w:val="0"/>
              <w:autoSpaceDN w:val="0"/>
              <w:adjustRightInd w:val="0"/>
              <w:rPr>
                <w:color w:val="000000"/>
              </w:rPr>
            </w:pPr>
            <w:r>
              <w:rPr>
                <w:color w:val="000000"/>
              </w:rPr>
              <w:t xml:space="preserve">Финансы </w:t>
            </w:r>
            <w:r w:rsidRPr="00655811">
              <w:rPr>
                <w:color w:val="000000"/>
              </w:rPr>
              <w:t>и кредит</w:t>
            </w:r>
            <w:r>
              <w:rPr>
                <w:color w:val="000000"/>
              </w:rPr>
              <w:t xml:space="preserve">; </w:t>
            </w:r>
          </w:p>
          <w:p w:rsidR="006F0D1F" w:rsidRDefault="006F0D1F" w:rsidP="00FB49E9">
            <w:pPr>
              <w:autoSpaceDE w:val="0"/>
              <w:autoSpaceDN w:val="0"/>
              <w:adjustRightInd w:val="0"/>
              <w:rPr>
                <w:color w:val="000000"/>
              </w:rPr>
            </w:pPr>
            <w:r>
              <w:rPr>
                <w:color w:val="000000"/>
              </w:rPr>
              <w:t>Налоги и налогообложение.</w:t>
            </w:r>
          </w:p>
        </w:tc>
        <w:tc>
          <w:tcPr>
            <w:tcW w:w="4072" w:type="dxa"/>
          </w:tcPr>
          <w:p w:rsidR="006F0D1F" w:rsidRDefault="006F0D1F" w:rsidP="00FB49E9">
            <w:pPr>
              <w:autoSpaceDE w:val="0"/>
              <w:autoSpaceDN w:val="0"/>
              <w:adjustRightInd w:val="0"/>
              <w:rPr>
                <w:color w:val="000000"/>
              </w:rPr>
            </w:pPr>
            <w:r>
              <w:rPr>
                <w:color w:val="000000"/>
              </w:rPr>
              <w:t>Налоги и налогообложение;</w:t>
            </w:r>
            <w:r w:rsidRPr="003235D5">
              <w:rPr>
                <w:color w:val="000000"/>
              </w:rPr>
              <w:t xml:space="preserve"> Экономический анализ</w:t>
            </w:r>
            <w:r>
              <w:rPr>
                <w:color w:val="000000"/>
              </w:rPr>
              <w:t>;</w:t>
            </w:r>
          </w:p>
          <w:p w:rsidR="006F0D1F" w:rsidRDefault="006F0D1F" w:rsidP="008E6DBC">
            <w:pPr>
              <w:autoSpaceDE w:val="0"/>
              <w:autoSpaceDN w:val="0"/>
              <w:adjustRightInd w:val="0"/>
            </w:pPr>
            <w:r w:rsidRPr="000D33DE">
              <w:t>Технологическая (проектно-технологическая) практика</w:t>
            </w:r>
            <w:r>
              <w:t>;</w:t>
            </w:r>
          </w:p>
          <w:p w:rsidR="006F0D1F" w:rsidRPr="003235D5" w:rsidRDefault="006F0D1F" w:rsidP="008E6DBC">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6F0D1F" w:rsidRPr="00773C99" w:rsidTr="008E6DBC">
        <w:tc>
          <w:tcPr>
            <w:tcW w:w="1423" w:type="dxa"/>
          </w:tcPr>
          <w:p w:rsidR="006F0D1F" w:rsidRPr="00773C99" w:rsidRDefault="006F0D1F" w:rsidP="00637074">
            <w:pPr>
              <w:suppressAutoHyphens/>
              <w:jc w:val="both"/>
            </w:pPr>
            <w:r>
              <w:t>ПК-7</w:t>
            </w:r>
          </w:p>
        </w:tc>
        <w:tc>
          <w:tcPr>
            <w:tcW w:w="2268" w:type="dxa"/>
          </w:tcPr>
          <w:p w:rsidR="006F0D1F" w:rsidRPr="00A71F9D" w:rsidRDefault="006F0D1F" w:rsidP="00E93563">
            <w:pPr>
              <w:autoSpaceDE w:val="0"/>
              <w:autoSpaceDN w:val="0"/>
              <w:adjustRightInd w:val="0"/>
            </w:pPr>
          </w:p>
        </w:tc>
        <w:tc>
          <w:tcPr>
            <w:tcW w:w="2268" w:type="dxa"/>
          </w:tcPr>
          <w:p w:rsidR="006F0D1F" w:rsidRPr="00773C99" w:rsidRDefault="006F0D1F" w:rsidP="007D0364">
            <w:pPr>
              <w:suppressAutoHyphens/>
              <w:jc w:val="both"/>
            </w:pPr>
          </w:p>
        </w:tc>
        <w:tc>
          <w:tcPr>
            <w:tcW w:w="4072" w:type="dxa"/>
          </w:tcPr>
          <w:p w:rsidR="006F0D1F" w:rsidRDefault="006F0D1F" w:rsidP="00E9356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6F0D1F" w:rsidRDefault="006F0D1F" w:rsidP="00E93563">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6F0D1F" w:rsidRDefault="006F0D1F" w:rsidP="008E6DBC">
            <w:pPr>
              <w:autoSpaceDE w:val="0"/>
              <w:autoSpaceDN w:val="0"/>
              <w:adjustRightInd w:val="0"/>
              <w:rPr>
                <w:color w:val="000000"/>
              </w:rPr>
            </w:pPr>
            <w:r w:rsidRPr="000D3C81">
              <w:t>Рекламный маркетинг</w:t>
            </w:r>
            <w:r>
              <w:t>;</w:t>
            </w:r>
          </w:p>
          <w:p w:rsidR="006F0D1F" w:rsidRDefault="006F0D1F" w:rsidP="008E6DBC">
            <w:pPr>
              <w:autoSpaceDE w:val="0"/>
              <w:autoSpaceDN w:val="0"/>
              <w:adjustRightInd w:val="0"/>
              <w:rPr>
                <w:color w:val="000000"/>
              </w:rPr>
            </w:pPr>
            <w:r w:rsidRPr="000D3C81">
              <w:t>Маркетинговые исследования</w:t>
            </w:r>
            <w:r>
              <w:t>;</w:t>
            </w:r>
          </w:p>
          <w:p w:rsidR="006F0D1F" w:rsidRDefault="006F0D1F" w:rsidP="00E93563">
            <w:pPr>
              <w:autoSpaceDE w:val="0"/>
              <w:autoSpaceDN w:val="0"/>
              <w:adjustRightInd w:val="0"/>
              <w:rPr>
                <w:bCs/>
              </w:rPr>
            </w:pPr>
            <w:r>
              <w:rPr>
                <w:bCs/>
              </w:rPr>
              <w:t>Логистический менеджмент;</w:t>
            </w:r>
          </w:p>
          <w:p w:rsidR="006F0D1F" w:rsidRDefault="006F0D1F" w:rsidP="00E9356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6F0D1F" w:rsidRDefault="006F0D1F" w:rsidP="008E6DBC">
            <w:r w:rsidRPr="000D33DE">
              <w:t>Технологическая (проектно-технологическая) практика</w:t>
            </w:r>
            <w:r>
              <w:t>;</w:t>
            </w:r>
          </w:p>
          <w:p w:rsidR="006F0D1F" w:rsidRDefault="006F0D1F" w:rsidP="008E6DBC">
            <w:r w:rsidRPr="000D33DE">
              <w:t>Преддипломная практика</w:t>
            </w:r>
            <w:r>
              <w:t>;</w:t>
            </w:r>
          </w:p>
          <w:p w:rsidR="006F0D1F" w:rsidRPr="00E93563" w:rsidRDefault="006F0D1F" w:rsidP="008E6DBC">
            <w:pPr>
              <w:autoSpaceDE w:val="0"/>
              <w:autoSpaceDN w:val="0"/>
              <w:adjustRightInd w:val="0"/>
              <w:rPr>
                <w:sz w:val="20"/>
                <w:szCs w:val="20"/>
              </w:rPr>
            </w:pPr>
            <w:r w:rsidRPr="000D33DE">
              <w:t>Защита выпускной квалификационной работы, включая подготовку к процедуре защиты и процедуру защиты</w:t>
            </w:r>
            <w:r w:rsidRPr="005C23A3">
              <w:t>.</w:t>
            </w:r>
          </w:p>
        </w:tc>
      </w:tr>
    </w:tbl>
    <w:p w:rsidR="006F0D1F" w:rsidRPr="00DC11F5" w:rsidRDefault="006F0D1F" w:rsidP="00E8101E">
      <w:pPr>
        <w:suppressAutoHyphens/>
        <w:ind w:firstLine="709"/>
        <w:jc w:val="both"/>
        <w:rPr>
          <w:highlight w:val="yellow"/>
        </w:rPr>
      </w:pPr>
    </w:p>
    <w:p w:rsidR="006F0D1F" w:rsidRPr="007D0364" w:rsidRDefault="006F0D1F"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F0D1F" w:rsidRPr="007D0364" w:rsidRDefault="006F0D1F"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анализировать и рассчитывать экономическое состояние организаций</w:t>
      </w:r>
      <w:r w:rsidRPr="007D0364">
        <w:t>,  системы осознанных знаний, ответственности за выполнение учебно-производственных заданий и т.д</w:t>
      </w:r>
    </w:p>
    <w:p w:rsidR="006F0D1F" w:rsidRPr="00DC11F5" w:rsidRDefault="006F0D1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0D1F" w:rsidRPr="00DC11F5" w:rsidRDefault="006F0D1F" w:rsidP="00E8101E">
      <w:pPr>
        <w:suppressAutoHyphens/>
        <w:ind w:firstLine="709"/>
        <w:jc w:val="both"/>
        <w:rPr>
          <w:highlight w:val="yellow"/>
        </w:rPr>
      </w:pPr>
    </w:p>
    <w:p w:rsidR="006F0D1F" w:rsidRPr="00DC11F5" w:rsidRDefault="006F0D1F" w:rsidP="00034A75">
      <w:pPr>
        <w:pStyle w:val="ListParagraph"/>
        <w:numPr>
          <w:ilvl w:val="0"/>
          <w:numId w:val="2"/>
        </w:numPr>
        <w:jc w:val="both"/>
        <w:rPr>
          <w:b/>
          <w:i/>
        </w:rPr>
      </w:pPr>
      <w:r w:rsidRPr="00DC11F5">
        <w:rPr>
          <w:b/>
          <w:i/>
        </w:rPr>
        <w:t>Объем дисциплины</w:t>
      </w:r>
    </w:p>
    <w:p w:rsidR="006F0D1F" w:rsidRPr="00DC11F5" w:rsidRDefault="006F0D1F"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714"/>
        <w:gridCol w:w="1706"/>
      </w:tblGrid>
      <w:tr w:rsidR="006F0D1F" w:rsidRPr="00DC11F5" w:rsidTr="008E6DB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Формы обучения</w:t>
            </w:r>
          </w:p>
        </w:tc>
      </w:tr>
      <w:tr w:rsidR="006F0D1F" w:rsidRPr="00DC11F5" w:rsidTr="008E6DB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spacing w:after="200" w:line="276" w:lineRule="auto"/>
              <w:rPr>
                <w:lang w:val="en-US"/>
              </w:rPr>
            </w:pP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8E6DBC">
            <w:pPr>
              <w:jc w:val="center"/>
              <w:rPr>
                <w:lang w:val="en-US"/>
              </w:rPr>
            </w:pPr>
            <w:r>
              <w:rPr>
                <w:b/>
                <w:bCs/>
                <w:i/>
                <w:iCs/>
              </w:rPr>
              <w:t>Очно-з</w:t>
            </w:r>
            <w:r w:rsidRPr="00DC11F5">
              <w:rPr>
                <w:b/>
                <w:bCs/>
                <w:i/>
                <w:iCs/>
              </w:rPr>
              <w:t>аочная</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Общая трудоемкость</w:t>
            </w:r>
            <w:r w:rsidRPr="00DC11F5">
              <w:t>: зачетные единицы/часы</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E93563">
            <w:pPr>
              <w:jc w:val="center"/>
            </w:pPr>
            <w:r>
              <w:t>8/288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4F6BAA">
            <w:pPr>
              <w:jc w:val="center"/>
            </w:pPr>
            <w:r>
              <w:t>8/288</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rPr>
                <w:b/>
                <w:bCs/>
              </w:rPr>
            </w:pPr>
            <w:r w:rsidRPr="00DC11F5">
              <w:rPr>
                <w:b/>
                <w:bCs/>
              </w:rPr>
              <w:t>Семестр</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center"/>
              <w:rPr>
                <w:color w:val="000000"/>
              </w:rPr>
            </w:pPr>
            <w:r>
              <w:rPr>
                <w:color w:val="000000"/>
              </w:rPr>
              <w:t>4/5</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4F6BAA">
            <w:pPr>
              <w:jc w:val="center"/>
              <w:rPr>
                <w:color w:val="000000"/>
              </w:rPr>
            </w:pPr>
            <w:r>
              <w:rPr>
                <w:color w:val="000000"/>
              </w:rPr>
              <w:t>4/5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Контактная работа с преподавателем</w:t>
            </w:r>
            <w:r w:rsidRPr="00DC11F5">
              <w:t>:</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2E3693">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pPr>
          </w:p>
        </w:tc>
      </w:tr>
      <w:tr w:rsidR="006F0D1F" w:rsidRPr="00DC11F5" w:rsidTr="008E6DB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0D1F" w:rsidRPr="00DC11F5" w:rsidRDefault="006F0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637074">
            <w:pPr>
              <w:jc w:val="both"/>
            </w:pPr>
            <w:r>
              <w:t>Занятия лекционного типа -л</w:t>
            </w:r>
            <w:r w:rsidRPr="00DC11F5">
              <w:t>екционные занятия</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18/18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637074">
            <w:pPr>
              <w:jc w:val="center"/>
            </w:pPr>
            <w:r>
              <w:t>10/10</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52(</w:t>
            </w:r>
            <w:r w:rsidRPr="0063015E">
              <w:rPr>
                <w:u w:val="single"/>
              </w:rPr>
              <w:t>10</w:t>
            </w:r>
            <w:r>
              <w:t>*)/54(</w:t>
            </w:r>
            <w:r w:rsidRPr="0063015E">
              <w:rPr>
                <w:u w:val="single"/>
              </w:rPr>
              <w:t>10</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26(</w:t>
            </w:r>
            <w:r w:rsidRPr="0063015E">
              <w:rPr>
                <w:u w:val="single"/>
              </w:rPr>
              <w:t>5</w:t>
            </w:r>
            <w:r>
              <w:t>*)/26(</w:t>
            </w:r>
            <w:r w:rsidRPr="0063015E">
              <w:rPr>
                <w:u w:val="single"/>
              </w:rPr>
              <w:t>5</w:t>
            </w:r>
            <w:r>
              <w:t>*)</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3F2293" w:rsidRDefault="006F0D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t>Консультации</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FD2413" w:rsidRDefault="006F0D1F" w:rsidP="000A5A62">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r w:rsidRPr="003D3985">
              <w:rPr>
                <w:lang w:val="en-US"/>
              </w:rPr>
              <w:t>-/2</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both"/>
            </w:pPr>
            <w:r>
              <w:t>Курсовая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13684" w:rsidRDefault="006F0D1F" w:rsidP="004D19A2">
            <w:pPr>
              <w:jc w:val="center"/>
            </w:pPr>
            <w:r>
              <w:t>2/18(2/16)</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2/27(2/25)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rPr>
                <w:lang w:val="en-US"/>
              </w:rPr>
            </w:pPr>
            <w:r w:rsidRPr="00DC11F5">
              <w:rPr>
                <w:b/>
                <w:bCs/>
              </w:rPr>
              <w:t>Самостоятельная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72/52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106/79</w:t>
            </w:r>
          </w:p>
        </w:tc>
      </w:tr>
    </w:tbl>
    <w:p w:rsidR="006F0D1F" w:rsidRPr="00DC11F5" w:rsidRDefault="006F0D1F" w:rsidP="00292248">
      <w:pPr>
        <w:autoSpaceDE w:val="0"/>
        <w:autoSpaceDN w:val="0"/>
        <w:adjustRightInd w:val="0"/>
        <w:jc w:val="both"/>
        <w:rPr>
          <w:b/>
          <w:bCs/>
          <w:i/>
          <w:iCs/>
        </w:rPr>
      </w:pPr>
    </w:p>
    <w:p w:rsidR="006F0D1F" w:rsidRPr="00DC11F5" w:rsidRDefault="006F0D1F"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0D1F" w:rsidRPr="00DC11F5" w:rsidRDefault="006F0D1F" w:rsidP="0099483A">
      <w:pPr>
        <w:pStyle w:val="ListParagraph"/>
        <w:ind w:left="502"/>
        <w:jc w:val="both"/>
        <w:rPr>
          <w:b/>
          <w:i/>
        </w:rPr>
      </w:pPr>
      <w:bookmarkStart w:id="0" w:name="_GoBack"/>
      <w:bookmarkEnd w:id="0"/>
    </w:p>
    <w:p w:rsidR="006F0D1F" w:rsidRPr="00DC11F5" w:rsidRDefault="006F0D1F" w:rsidP="00034A75">
      <w:pPr>
        <w:pStyle w:val="ListParagraph"/>
        <w:ind w:left="862"/>
        <w:rPr>
          <w:b/>
        </w:rPr>
      </w:pPr>
      <w:r w:rsidRPr="00DC11F5">
        <w:rPr>
          <w:b/>
        </w:rPr>
        <w:t>4.1Распределение часов по разделам/темам и видам работы</w:t>
      </w:r>
    </w:p>
    <w:p w:rsidR="006F0D1F" w:rsidRPr="00DC11F5" w:rsidRDefault="006F0D1F" w:rsidP="00A430D9">
      <w:pPr>
        <w:pStyle w:val="ListParagraph"/>
        <w:ind w:left="1724"/>
        <w:jc w:val="both"/>
        <w:rPr>
          <w:b/>
        </w:rPr>
      </w:pPr>
      <w:r w:rsidRPr="00DC11F5">
        <w:rPr>
          <w:b/>
        </w:rPr>
        <w:t>4.1.1Очная форма обучения</w:t>
      </w:r>
    </w:p>
    <w:p w:rsidR="006F0D1F" w:rsidRDefault="006F0D1F" w:rsidP="00034A75">
      <w:pPr>
        <w:pStyle w:val="ListParagraph"/>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244"/>
        <w:gridCol w:w="528"/>
        <w:gridCol w:w="39"/>
        <w:gridCol w:w="993"/>
        <w:gridCol w:w="708"/>
        <w:gridCol w:w="2031"/>
      </w:tblGrid>
      <w:tr w:rsidR="006F0D1F" w:rsidRPr="00DC11F5" w:rsidTr="0071231B">
        <w:tc>
          <w:tcPr>
            <w:tcW w:w="431"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 п/п</w:t>
            </w:r>
          </w:p>
        </w:tc>
        <w:tc>
          <w:tcPr>
            <w:tcW w:w="5244"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Раздел/тема</w:t>
            </w:r>
          </w:p>
        </w:tc>
        <w:tc>
          <w:tcPr>
            <w:tcW w:w="4299" w:type="dxa"/>
            <w:gridSpan w:val="5"/>
          </w:tcPr>
          <w:p w:rsidR="006F0D1F" w:rsidRPr="00DC11F5" w:rsidRDefault="006F0D1F" w:rsidP="00935672">
            <w:pPr>
              <w:jc w:val="center"/>
              <w:rPr>
                <w:b/>
              </w:rPr>
            </w:pPr>
            <w:r w:rsidRPr="00DC11F5">
              <w:rPr>
                <w:b/>
              </w:rPr>
              <w:t>Виды учебной работы (в часах)</w:t>
            </w:r>
          </w:p>
        </w:tc>
      </w:tr>
      <w:tr w:rsidR="006F0D1F" w:rsidRPr="00DC11F5" w:rsidTr="0071231B">
        <w:tc>
          <w:tcPr>
            <w:tcW w:w="431" w:type="dxa"/>
            <w:vMerge/>
          </w:tcPr>
          <w:p w:rsidR="006F0D1F" w:rsidRPr="00DC11F5" w:rsidRDefault="006F0D1F" w:rsidP="00935672">
            <w:pPr>
              <w:jc w:val="center"/>
              <w:rPr>
                <w:b/>
              </w:rPr>
            </w:pPr>
          </w:p>
        </w:tc>
        <w:tc>
          <w:tcPr>
            <w:tcW w:w="5244" w:type="dxa"/>
            <w:vMerge/>
          </w:tcPr>
          <w:p w:rsidR="006F0D1F" w:rsidRPr="00DC11F5" w:rsidRDefault="006F0D1F" w:rsidP="00935672">
            <w:pPr>
              <w:jc w:val="center"/>
              <w:rPr>
                <w:b/>
              </w:rPr>
            </w:pPr>
          </w:p>
        </w:tc>
        <w:tc>
          <w:tcPr>
            <w:tcW w:w="2268" w:type="dxa"/>
            <w:gridSpan w:val="4"/>
          </w:tcPr>
          <w:p w:rsidR="006F0D1F" w:rsidRPr="00DC11F5" w:rsidRDefault="006F0D1F" w:rsidP="00935672">
            <w:pPr>
              <w:jc w:val="center"/>
              <w:rPr>
                <w:b/>
              </w:rPr>
            </w:pPr>
            <w:r w:rsidRPr="00DC11F5">
              <w:rPr>
                <w:b/>
              </w:rPr>
              <w:t>Аудиторная работа</w:t>
            </w:r>
          </w:p>
        </w:tc>
        <w:tc>
          <w:tcPr>
            <w:tcW w:w="2031" w:type="dxa"/>
            <w:vMerge w:val="restart"/>
          </w:tcPr>
          <w:p w:rsidR="006F0D1F" w:rsidRPr="00DC11F5" w:rsidRDefault="006F0D1F" w:rsidP="00935672">
            <w:pPr>
              <w:jc w:val="center"/>
              <w:rPr>
                <w:b/>
              </w:rPr>
            </w:pPr>
            <w:r w:rsidRPr="00DC11F5">
              <w:rPr>
                <w:b/>
              </w:rPr>
              <w:t>Самостоятельная работа</w:t>
            </w:r>
          </w:p>
        </w:tc>
      </w:tr>
      <w:tr w:rsidR="006F0D1F" w:rsidRPr="00DC11F5" w:rsidTr="0071231B">
        <w:tc>
          <w:tcPr>
            <w:tcW w:w="431" w:type="dxa"/>
            <w:vMerge/>
          </w:tcPr>
          <w:p w:rsidR="006F0D1F" w:rsidRPr="00DC11F5" w:rsidRDefault="006F0D1F" w:rsidP="00935672">
            <w:pPr>
              <w:jc w:val="both"/>
            </w:pPr>
          </w:p>
        </w:tc>
        <w:tc>
          <w:tcPr>
            <w:tcW w:w="5244" w:type="dxa"/>
            <w:vMerge/>
          </w:tcPr>
          <w:p w:rsidR="006F0D1F" w:rsidRPr="00DC11F5" w:rsidRDefault="006F0D1F" w:rsidP="00935672">
            <w:pPr>
              <w:jc w:val="both"/>
            </w:pPr>
          </w:p>
        </w:tc>
        <w:tc>
          <w:tcPr>
            <w:tcW w:w="528" w:type="dxa"/>
          </w:tcPr>
          <w:p w:rsidR="006F0D1F" w:rsidRPr="00DC11F5" w:rsidRDefault="006F0D1F" w:rsidP="00935672">
            <w:pPr>
              <w:jc w:val="center"/>
              <w:rPr>
                <w:b/>
              </w:rPr>
            </w:pPr>
            <w:r w:rsidRPr="00DC11F5">
              <w:rPr>
                <w:b/>
              </w:rPr>
              <w:t>ЛЗ</w:t>
            </w:r>
          </w:p>
        </w:tc>
        <w:tc>
          <w:tcPr>
            <w:tcW w:w="1032" w:type="dxa"/>
            <w:gridSpan w:val="2"/>
          </w:tcPr>
          <w:p w:rsidR="006F0D1F" w:rsidRPr="00DC11F5" w:rsidRDefault="006F0D1F" w:rsidP="00935672">
            <w:pPr>
              <w:jc w:val="center"/>
              <w:rPr>
                <w:b/>
              </w:rPr>
            </w:pPr>
            <w:r w:rsidRPr="00DC11F5">
              <w:rPr>
                <w:b/>
              </w:rPr>
              <w:t>ПЗ</w:t>
            </w:r>
          </w:p>
        </w:tc>
        <w:tc>
          <w:tcPr>
            <w:tcW w:w="708" w:type="dxa"/>
          </w:tcPr>
          <w:p w:rsidR="006F0D1F" w:rsidRPr="00DC11F5" w:rsidRDefault="006F0D1F" w:rsidP="00B97BE2">
            <w:pPr>
              <w:rPr>
                <w:b/>
              </w:rPr>
            </w:pPr>
            <w:r w:rsidRPr="00DC11F5">
              <w:rPr>
                <w:b/>
              </w:rPr>
              <w:t>ЛабЗ</w:t>
            </w:r>
          </w:p>
        </w:tc>
        <w:tc>
          <w:tcPr>
            <w:tcW w:w="2031" w:type="dxa"/>
            <w:vMerge/>
          </w:tcPr>
          <w:p w:rsidR="006F0D1F" w:rsidRPr="00DC11F5" w:rsidRDefault="006F0D1F" w:rsidP="00935672">
            <w:pPr>
              <w:jc w:val="both"/>
            </w:pPr>
          </w:p>
        </w:tc>
      </w:tr>
      <w:tr w:rsidR="006F0D1F" w:rsidRPr="00DC11F5" w:rsidTr="0071231B">
        <w:tc>
          <w:tcPr>
            <w:tcW w:w="9974" w:type="dxa"/>
            <w:gridSpan w:val="7"/>
          </w:tcPr>
          <w:p w:rsidR="006F0D1F" w:rsidRPr="00DC11F5" w:rsidRDefault="006F0D1F" w:rsidP="00935672">
            <w:pPr>
              <w:jc w:val="center"/>
            </w:pPr>
            <w:r>
              <w:t>4 семестр</w:t>
            </w:r>
          </w:p>
        </w:tc>
      </w:tr>
      <w:tr w:rsidR="006F0D1F" w:rsidRPr="00DC11F5" w:rsidTr="0071231B">
        <w:tc>
          <w:tcPr>
            <w:tcW w:w="431" w:type="dxa"/>
          </w:tcPr>
          <w:p w:rsidR="006F0D1F" w:rsidRPr="00DC11F5" w:rsidRDefault="006F0D1F" w:rsidP="00F0399E">
            <w:pPr>
              <w:pStyle w:val="ListParagraph"/>
              <w:numPr>
                <w:ilvl w:val="0"/>
                <w:numId w:val="8"/>
              </w:numPr>
              <w:ind w:left="0"/>
              <w:jc w:val="both"/>
            </w:pPr>
            <w:r>
              <w:t>1.</w:t>
            </w:r>
          </w:p>
        </w:tc>
        <w:tc>
          <w:tcPr>
            <w:tcW w:w="5244" w:type="dxa"/>
          </w:tcPr>
          <w:p w:rsidR="006F0D1F" w:rsidRPr="00DB53D1" w:rsidRDefault="006F0D1F"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2.</w:t>
            </w:r>
          </w:p>
        </w:tc>
        <w:tc>
          <w:tcPr>
            <w:tcW w:w="5244" w:type="dxa"/>
          </w:tcPr>
          <w:p w:rsidR="006F0D1F" w:rsidRPr="00DB53D1" w:rsidRDefault="006F0D1F"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3.</w:t>
            </w:r>
          </w:p>
        </w:tc>
        <w:tc>
          <w:tcPr>
            <w:tcW w:w="5244" w:type="dxa"/>
          </w:tcPr>
          <w:p w:rsidR="006F0D1F" w:rsidRPr="00DB53D1" w:rsidRDefault="006F0D1F" w:rsidP="00DB53D1">
            <w:pPr>
              <w:rPr>
                <w:color w:val="000000"/>
              </w:rPr>
            </w:pPr>
            <w:r w:rsidRPr="00DB53D1">
              <w:t>Государственное регулирование деятельности предприятия</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4.</w:t>
            </w:r>
          </w:p>
        </w:tc>
        <w:tc>
          <w:tcPr>
            <w:tcW w:w="5244" w:type="dxa"/>
          </w:tcPr>
          <w:p w:rsidR="006F0D1F" w:rsidRPr="00DB53D1" w:rsidRDefault="006F0D1F" w:rsidP="00FF52DA">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5.</w:t>
            </w:r>
          </w:p>
        </w:tc>
        <w:tc>
          <w:tcPr>
            <w:tcW w:w="5244" w:type="dxa"/>
          </w:tcPr>
          <w:p w:rsidR="006F0D1F" w:rsidRPr="00DB53D1" w:rsidRDefault="006F0D1F" w:rsidP="00DB53D1">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6.</w:t>
            </w:r>
          </w:p>
        </w:tc>
        <w:tc>
          <w:tcPr>
            <w:tcW w:w="5244" w:type="dxa"/>
          </w:tcPr>
          <w:p w:rsidR="006F0D1F" w:rsidRPr="00DB53D1" w:rsidRDefault="006F0D1F" w:rsidP="00FF52DA">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7.</w:t>
            </w:r>
          </w:p>
        </w:tc>
        <w:tc>
          <w:tcPr>
            <w:tcW w:w="5244" w:type="dxa"/>
          </w:tcPr>
          <w:p w:rsidR="006F0D1F" w:rsidRPr="00DB53D1" w:rsidRDefault="006F0D1F" w:rsidP="00FF52DA">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8.</w:t>
            </w:r>
          </w:p>
        </w:tc>
        <w:tc>
          <w:tcPr>
            <w:tcW w:w="5244" w:type="dxa"/>
          </w:tcPr>
          <w:p w:rsidR="006F0D1F" w:rsidRPr="00DB53D1" w:rsidRDefault="006F0D1F" w:rsidP="00935672">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r>
              <w:t>9.</w:t>
            </w:r>
          </w:p>
        </w:tc>
        <w:tc>
          <w:tcPr>
            <w:tcW w:w="5244" w:type="dxa"/>
          </w:tcPr>
          <w:p w:rsidR="006F0D1F" w:rsidRPr="00DB53D1" w:rsidRDefault="006F0D1F" w:rsidP="00DB53D1">
            <w:r w:rsidRPr="00DB53D1">
              <w:t>Цены и ценообразование на предприятии.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11664E">
            <w:pPr>
              <w:pStyle w:val="ListParagraph"/>
              <w:numPr>
                <w:ilvl w:val="0"/>
                <w:numId w:val="8"/>
              </w:numPr>
              <w:ind w:left="0"/>
              <w:jc w:val="both"/>
            </w:pPr>
          </w:p>
        </w:tc>
        <w:tc>
          <w:tcPr>
            <w:tcW w:w="5244" w:type="dxa"/>
          </w:tcPr>
          <w:p w:rsidR="006F0D1F" w:rsidRPr="000472E3" w:rsidRDefault="006F0D1F" w:rsidP="00C8171F">
            <w:r>
              <w:t>Итого в 1 семестре</w:t>
            </w:r>
          </w:p>
        </w:tc>
        <w:tc>
          <w:tcPr>
            <w:tcW w:w="567" w:type="dxa"/>
            <w:gridSpan w:val="2"/>
          </w:tcPr>
          <w:p w:rsidR="006F0D1F" w:rsidRDefault="006F0D1F" w:rsidP="00C8171F">
            <w:pPr>
              <w:jc w:val="center"/>
            </w:pPr>
            <w:r>
              <w:t>18</w:t>
            </w:r>
          </w:p>
        </w:tc>
        <w:tc>
          <w:tcPr>
            <w:tcW w:w="993" w:type="dxa"/>
          </w:tcPr>
          <w:p w:rsidR="006F0D1F" w:rsidRDefault="006F0D1F" w:rsidP="00A53FA6">
            <w:pPr>
              <w:jc w:val="center"/>
            </w:pPr>
            <w:r>
              <w:t>52(10*)</w:t>
            </w:r>
          </w:p>
        </w:tc>
        <w:tc>
          <w:tcPr>
            <w:tcW w:w="708" w:type="dxa"/>
          </w:tcPr>
          <w:p w:rsidR="006F0D1F" w:rsidRPr="00DC11F5" w:rsidRDefault="006F0D1F" w:rsidP="00C8171F">
            <w:pPr>
              <w:jc w:val="center"/>
            </w:pPr>
          </w:p>
        </w:tc>
        <w:tc>
          <w:tcPr>
            <w:tcW w:w="2031" w:type="dxa"/>
          </w:tcPr>
          <w:p w:rsidR="006F0D1F" w:rsidRDefault="006F0D1F" w:rsidP="00C8171F">
            <w:pPr>
              <w:jc w:val="center"/>
            </w:pPr>
            <w:r>
              <w:t>72</w:t>
            </w:r>
          </w:p>
        </w:tc>
      </w:tr>
      <w:tr w:rsidR="006F0D1F" w:rsidRPr="00DC11F5" w:rsidTr="0071231B">
        <w:tc>
          <w:tcPr>
            <w:tcW w:w="9974" w:type="dxa"/>
            <w:gridSpan w:val="7"/>
          </w:tcPr>
          <w:p w:rsidR="006F0D1F" w:rsidRDefault="006F0D1F" w:rsidP="00C8171F">
            <w:pPr>
              <w:jc w:val="center"/>
            </w:pPr>
            <w:r>
              <w:t>5 семестр</w:t>
            </w:r>
          </w:p>
        </w:tc>
      </w:tr>
      <w:tr w:rsidR="006F0D1F" w:rsidRPr="00DC11F5" w:rsidTr="0071231B">
        <w:trPr>
          <w:trHeight w:val="263"/>
        </w:trPr>
        <w:tc>
          <w:tcPr>
            <w:tcW w:w="431" w:type="dxa"/>
          </w:tcPr>
          <w:p w:rsidR="006F0D1F" w:rsidRPr="00DC11F5" w:rsidRDefault="006F0D1F" w:rsidP="0011664E">
            <w:pPr>
              <w:jc w:val="both"/>
            </w:pPr>
            <w:r>
              <w:t>1.</w:t>
            </w:r>
          </w:p>
        </w:tc>
        <w:tc>
          <w:tcPr>
            <w:tcW w:w="5244" w:type="dxa"/>
          </w:tcPr>
          <w:p w:rsidR="006F0D1F" w:rsidRPr="000472E3" w:rsidRDefault="006F0D1F" w:rsidP="00DB53D1">
            <w:r w:rsidRPr="009676E8">
              <w:t>Организационная структура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4</w:t>
            </w:r>
          </w:p>
        </w:tc>
      </w:tr>
      <w:tr w:rsidR="006F0D1F" w:rsidRPr="00DC11F5" w:rsidTr="0071231B">
        <w:trPr>
          <w:trHeight w:val="549"/>
        </w:trPr>
        <w:tc>
          <w:tcPr>
            <w:tcW w:w="431" w:type="dxa"/>
          </w:tcPr>
          <w:p w:rsidR="006F0D1F" w:rsidRDefault="006F0D1F" w:rsidP="0011664E">
            <w:pPr>
              <w:jc w:val="both"/>
            </w:pPr>
            <w:r>
              <w:t>2.</w:t>
            </w:r>
          </w:p>
        </w:tc>
        <w:tc>
          <w:tcPr>
            <w:tcW w:w="5244" w:type="dxa"/>
          </w:tcPr>
          <w:p w:rsidR="006F0D1F" w:rsidRPr="009676E8" w:rsidRDefault="006F0D1F" w:rsidP="00DB53D1">
            <w:r w:rsidRPr="009676E8">
              <w:t>Трудовые ресурсы на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377"/>
        </w:trPr>
        <w:tc>
          <w:tcPr>
            <w:tcW w:w="431" w:type="dxa"/>
          </w:tcPr>
          <w:p w:rsidR="006F0D1F" w:rsidRDefault="006F0D1F" w:rsidP="0011664E">
            <w:pPr>
              <w:jc w:val="both"/>
            </w:pPr>
            <w:r>
              <w:t>3.</w:t>
            </w:r>
          </w:p>
        </w:tc>
        <w:tc>
          <w:tcPr>
            <w:tcW w:w="5244" w:type="dxa"/>
          </w:tcPr>
          <w:p w:rsidR="006F0D1F" w:rsidRPr="009676E8" w:rsidRDefault="006F0D1F" w:rsidP="00DB53D1">
            <w:r w:rsidRPr="009676E8">
              <w:t>Заработная плата и стимулирование труда на</w:t>
            </w:r>
            <w:r>
              <w:t xml:space="preserve">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44"/>
        </w:trPr>
        <w:tc>
          <w:tcPr>
            <w:tcW w:w="431" w:type="dxa"/>
          </w:tcPr>
          <w:p w:rsidR="006F0D1F" w:rsidRDefault="006F0D1F" w:rsidP="0011664E">
            <w:pPr>
              <w:jc w:val="both"/>
            </w:pPr>
            <w:r>
              <w:t>4.</w:t>
            </w:r>
          </w:p>
        </w:tc>
        <w:tc>
          <w:tcPr>
            <w:tcW w:w="5244" w:type="dxa"/>
          </w:tcPr>
          <w:p w:rsidR="006F0D1F" w:rsidRPr="009676E8" w:rsidRDefault="006F0D1F" w:rsidP="00692756">
            <w:r w:rsidRPr="009676E8">
              <w:t>Прибыль и хозяйственный расчет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17"/>
        </w:trPr>
        <w:tc>
          <w:tcPr>
            <w:tcW w:w="431" w:type="dxa"/>
          </w:tcPr>
          <w:p w:rsidR="006F0D1F" w:rsidRDefault="006F0D1F" w:rsidP="0011664E">
            <w:pPr>
              <w:jc w:val="both"/>
            </w:pPr>
            <w:r>
              <w:t>5.</w:t>
            </w:r>
          </w:p>
        </w:tc>
        <w:tc>
          <w:tcPr>
            <w:tcW w:w="5244" w:type="dxa"/>
          </w:tcPr>
          <w:p w:rsidR="006F0D1F" w:rsidRPr="009676E8" w:rsidRDefault="006F0D1F" w:rsidP="00692756">
            <w:r w:rsidRPr="009676E8">
              <w:t>Финансы и налогообложение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6(2*)</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64"/>
        </w:trPr>
        <w:tc>
          <w:tcPr>
            <w:tcW w:w="431" w:type="dxa"/>
          </w:tcPr>
          <w:p w:rsidR="006F0D1F" w:rsidRDefault="006F0D1F" w:rsidP="0011664E">
            <w:pPr>
              <w:jc w:val="both"/>
            </w:pPr>
            <w:r>
              <w:t>6.</w:t>
            </w:r>
          </w:p>
        </w:tc>
        <w:tc>
          <w:tcPr>
            <w:tcW w:w="5244" w:type="dxa"/>
          </w:tcPr>
          <w:p w:rsidR="006F0D1F" w:rsidRPr="009676E8" w:rsidRDefault="006F0D1F" w:rsidP="00692756">
            <w:r w:rsidRPr="009676E8">
              <w:t>Основы планирования деятельности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7.</w:t>
            </w:r>
          </w:p>
        </w:tc>
        <w:tc>
          <w:tcPr>
            <w:tcW w:w="5244" w:type="dxa"/>
          </w:tcPr>
          <w:p w:rsidR="006F0D1F" w:rsidRPr="00DB53D1" w:rsidRDefault="006F0D1F" w:rsidP="00DB53D1">
            <w:r w:rsidRPr="00DB53D1">
              <w:rPr>
                <w:bCs/>
              </w:rPr>
              <w:t>Инвестиции и инновации в деятельности предприятия</w:t>
            </w:r>
            <w:r>
              <w:rPr>
                <w:bCs/>
              </w:rPr>
              <w:t xml:space="preserve"> (НТП)</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8.</w:t>
            </w:r>
          </w:p>
        </w:tc>
        <w:tc>
          <w:tcPr>
            <w:tcW w:w="5244" w:type="dxa"/>
          </w:tcPr>
          <w:p w:rsidR="006F0D1F" w:rsidRPr="00DB53D1" w:rsidRDefault="006F0D1F" w:rsidP="00643ACB">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581"/>
        </w:trPr>
        <w:tc>
          <w:tcPr>
            <w:tcW w:w="431" w:type="dxa"/>
          </w:tcPr>
          <w:p w:rsidR="006F0D1F" w:rsidRDefault="006F0D1F" w:rsidP="0011664E">
            <w:pPr>
              <w:jc w:val="both"/>
            </w:pPr>
            <w:r>
              <w:t>9.</w:t>
            </w:r>
          </w:p>
        </w:tc>
        <w:tc>
          <w:tcPr>
            <w:tcW w:w="5244" w:type="dxa"/>
          </w:tcPr>
          <w:p w:rsidR="006F0D1F" w:rsidRDefault="006F0D1F" w:rsidP="00DB53D1">
            <w:r>
              <w:t>Ликвидация/ реорганизация предприятия</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c>
          <w:tcPr>
            <w:tcW w:w="431" w:type="dxa"/>
          </w:tcPr>
          <w:p w:rsidR="006F0D1F" w:rsidRDefault="006F0D1F" w:rsidP="00F0399E">
            <w:pPr>
              <w:pStyle w:val="ListParagraph"/>
              <w:numPr>
                <w:ilvl w:val="0"/>
                <w:numId w:val="8"/>
              </w:numPr>
              <w:ind w:left="0"/>
              <w:jc w:val="both"/>
            </w:pPr>
          </w:p>
        </w:tc>
        <w:tc>
          <w:tcPr>
            <w:tcW w:w="5244" w:type="dxa"/>
          </w:tcPr>
          <w:p w:rsidR="006F0D1F" w:rsidRDefault="006F0D1F" w:rsidP="00935672">
            <w:pPr>
              <w:jc w:val="both"/>
              <w:rPr>
                <w:bCs/>
              </w:rPr>
            </w:pPr>
            <w:r>
              <w:rPr>
                <w:bCs/>
              </w:rPr>
              <w:t>Итого во 2 семестре</w:t>
            </w:r>
          </w:p>
        </w:tc>
        <w:tc>
          <w:tcPr>
            <w:tcW w:w="567" w:type="dxa"/>
            <w:gridSpan w:val="2"/>
          </w:tcPr>
          <w:p w:rsidR="006F0D1F" w:rsidRDefault="006F0D1F" w:rsidP="00A53FA6">
            <w:pPr>
              <w:jc w:val="center"/>
            </w:pPr>
            <w:r>
              <w:t>18</w:t>
            </w:r>
          </w:p>
        </w:tc>
        <w:tc>
          <w:tcPr>
            <w:tcW w:w="993" w:type="dxa"/>
          </w:tcPr>
          <w:p w:rsidR="006F0D1F" w:rsidRDefault="006F0D1F" w:rsidP="00DB53D1">
            <w:pPr>
              <w:jc w:val="center"/>
            </w:pPr>
            <w:r>
              <w:t>54(10*)</w:t>
            </w:r>
          </w:p>
        </w:tc>
        <w:tc>
          <w:tcPr>
            <w:tcW w:w="708" w:type="dxa"/>
          </w:tcPr>
          <w:p w:rsidR="006F0D1F" w:rsidRPr="00DC11F5" w:rsidRDefault="006F0D1F" w:rsidP="00935672">
            <w:pPr>
              <w:jc w:val="center"/>
            </w:pPr>
          </w:p>
        </w:tc>
        <w:tc>
          <w:tcPr>
            <w:tcW w:w="2031" w:type="dxa"/>
          </w:tcPr>
          <w:p w:rsidR="006F0D1F" w:rsidRDefault="006F0D1F" w:rsidP="00935672">
            <w:pPr>
              <w:jc w:val="center"/>
            </w:pPr>
            <w:r>
              <w:t>52</w:t>
            </w:r>
          </w:p>
        </w:tc>
      </w:tr>
      <w:tr w:rsidR="006F0D1F" w:rsidRPr="00DC11F5" w:rsidTr="0071231B">
        <w:tc>
          <w:tcPr>
            <w:tcW w:w="431" w:type="dxa"/>
          </w:tcPr>
          <w:p w:rsidR="006F0D1F" w:rsidRPr="00DC11F5" w:rsidRDefault="006F0D1F" w:rsidP="00935672">
            <w:pPr>
              <w:pStyle w:val="ListParagraph"/>
              <w:ind w:left="0"/>
              <w:jc w:val="both"/>
            </w:pPr>
          </w:p>
        </w:tc>
        <w:tc>
          <w:tcPr>
            <w:tcW w:w="5244" w:type="dxa"/>
          </w:tcPr>
          <w:p w:rsidR="006F0D1F" w:rsidRPr="00DC11F5" w:rsidRDefault="006F0D1F" w:rsidP="00935672">
            <w:pPr>
              <w:jc w:val="both"/>
            </w:pPr>
            <w:r w:rsidRPr="00DC11F5">
              <w:t xml:space="preserve">Итого </w:t>
            </w:r>
          </w:p>
        </w:tc>
        <w:tc>
          <w:tcPr>
            <w:tcW w:w="567" w:type="dxa"/>
            <w:gridSpan w:val="2"/>
          </w:tcPr>
          <w:p w:rsidR="006F0D1F" w:rsidRPr="00DC11F5" w:rsidRDefault="006F0D1F" w:rsidP="00935672">
            <w:pPr>
              <w:jc w:val="center"/>
            </w:pPr>
            <w:r>
              <w:t>36</w:t>
            </w:r>
          </w:p>
        </w:tc>
        <w:tc>
          <w:tcPr>
            <w:tcW w:w="993" w:type="dxa"/>
          </w:tcPr>
          <w:p w:rsidR="006F0D1F" w:rsidRPr="00DC11F5" w:rsidRDefault="006F0D1F" w:rsidP="00A71F9D">
            <w:pPr>
              <w:jc w:val="center"/>
            </w:pPr>
            <w:r>
              <w:t>106(20*)</w:t>
            </w:r>
          </w:p>
        </w:tc>
        <w:tc>
          <w:tcPr>
            <w:tcW w:w="708" w:type="dxa"/>
          </w:tcPr>
          <w:p w:rsidR="006F0D1F" w:rsidRPr="00DC11F5" w:rsidRDefault="006F0D1F" w:rsidP="00935672">
            <w:pPr>
              <w:jc w:val="center"/>
            </w:pPr>
          </w:p>
        </w:tc>
        <w:tc>
          <w:tcPr>
            <w:tcW w:w="2031" w:type="dxa"/>
          </w:tcPr>
          <w:p w:rsidR="006F0D1F" w:rsidRPr="00DC11F5" w:rsidRDefault="006F0D1F" w:rsidP="00A71F9D">
            <w:pPr>
              <w:jc w:val="center"/>
            </w:pPr>
            <w:r>
              <w:t>124</w:t>
            </w:r>
          </w:p>
        </w:tc>
      </w:tr>
    </w:tbl>
    <w:p w:rsidR="006F0D1F" w:rsidRDefault="006F0D1F" w:rsidP="002900BE">
      <w:pPr>
        <w:autoSpaceDE w:val="0"/>
        <w:autoSpaceDN w:val="0"/>
        <w:adjustRightInd w:val="0"/>
        <w:ind w:left="360"/>
        <w:jc w:val="both"/>
      </w:pPr>
      <w:r w:rsidRPr="00C64BD2">
        <w:t>*- реализуется в форме практической подготовки</w:t>
      </w: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F0399E">
      <w:pPr>
        <w:pStyle w:val="ListParagraph"/>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924"/>
        <w:gridCol w:w="4751"/>
        <w:gridCol w:w="709"/>
        <w:gridCol w:w="610"/>
        <w:gridCol w:w="838"/>
        <w:gridCol w:w="73"/>
        <w:gridCol w:w="2069"/>
      </w:tblGrid>
      <w:tr w:rsidR="006F0D1F" w:rsidRPr="00DC11F5" w:rsidTr="0071231B">
        <w:tc>
          <w:tcPr>
            <w:tcW w:w="924"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 п/п</w:t>
            </w:r>
          </w:p>
        </w:tc>
        <w:tc>
          <w:tcPr>
            <w:tcW w:w="4751"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Раздел/тема</w:t>
            </w:r>
          </w:p>
        </w:tc>
        <w:tc>
          <w:tcPr>
            <w:tcW w:w="4299" w:type="dxa"/>
            <w:gridSpan w:val="5"/>
          </w:tcPr>
          <w:p w:rsidR="006F0D1F" w:rsidRPr="00DC11F5" w:rsidRDefault="006F0D1F" w:rsidP="00692756">
            <w:pPr>
              <w:jc w:val="center"/>
              <w:rPr>
                <w:b/>
              </w:rPr>
            </w:pPr>
            <w:r w:rsidRPr="00DC11F5">
              <w:rPr>
                <w:b/>
              </w:rPr>
              <w:t>Виды учебной работы (в часах)</w:t>
            </w:r>
          </w:p>
        </w:tc>
      </w:tr>
      <w:tr w:rsidR="006F0D1F" w:rsidRPr="00DC11F5" w:rsidTr="0071231B">
        <w:tc>
          <w:tcPr>
            <w:tcW w:w="924" w:type="dxa"/>
            <w:vMerge/>
          </w:tcPr>
          <w:p w:rsidR="006F0D1F" w:rsidRPr="00DC11F5" w:rsidRDefault="006F0D1F" w:rsidP="00692756">
            <w:pPr>
              <w:jc w:val="center"/>
              <w:rPr>
                <w:b/>
              </w:rPr>
            </w:pPr>
          </w:p>
        </w:tc>
        <w:tc>
          <w:tcPr>
            <w:tcW w:w="4751" w:type="dxa"/>
            <w:vMerge/>
          </w:tcPr>
          <w:p w:rsidR="006F0D1F" w:rsidRPr="00DC11F5" w:rsidRDefault="006F0D1F" w:rsidP="00692756">
            <w:pPr>
              <w:jc w:val="center"/>
              <w:rPr>
                <w:b/>
              </w:rPr>
            </w:pPr>
          </w:p>
        </w:tc>
        <w:tc>
          <w:tcPr>
            <w:tcW w:w="2230" w:type="dxa"/>
            <w:gridSpan w:val="4"/>
          </w:tcPr>
          <w:p w:rsidR="006F0D1F" w:rsidRPr="00DC11F5" w:rsidRDefault="006F0D1F" w:rsidP="00692756">
            <w:pPr>
              <w:jc w:val="center"/>
              <w:rPr>
                <w:b/>
              </w:rPr>
            </w:pPr>
            <w:r w:rsidRPr="00DC11F5">
              <w:rPr>
                <w:b/>
              </w:rPr>
              <w:t>Аудиторная работа</w:t>
            </w:r>
          </w:p>
        </w:tc>
        <w:tc>
          <w:tcPr>
            <w:tcW w:w="2069" w:type="dxa"/>
            <w:vMerge w:val="restart"/>
          </w:tcPr>
          <w:p w:rsidR="006F0D1F" w:rsidRPr="00DC11F5" w:rsidRDefault="006F0D1F" w:rsidP="00692756">
            <w:pPr>
              <w:jc w:val="center"/>
              <w:rPr>
                <w:b/>
              </w:rPr>
            </w:pPr>
            <w:r w:rsidRPr="00DC11F5">
              <w:rPr>
                <w:b/>
              </w:rPr>
              <w:t>Самостоятельная работа</w:t>
            </w:r>
          </w:p>
        </w:tc>
      </w:tr>
      <w:tr w:rsidR="006F0D1F" w:rsidRPr="00DC11F5" w:rsidTr="0071231B">
        <w:tc>
          <w:tcPr>
            <w:tcW w:w="924" w:type="dxa"/>
            <w:vMerge/>
          </w:tcPr>
          <w:p w:rsidR="006F0D1F" w:rsidRPr="00DC11F5" w:rsidRDefault="006F0D1F" w:rsidP="00692756">
            <w:pPr>
              <w:jc w:val="both"/>
            </w:pPr>
          </w:p>
        </w:tc>
        <w:tc>
          <w:tcPr>
            <w:tcW w:w="4751" w:type="dxa"/>
            <w:vMerge/>
          </w:tcPr>
          <w:p w:rsidR="006F0D1F" w:rsidRPr="00DC11F5" w:rsidRDefault="006F0D1F" w:rsidP="00692756">
            <w:pPr>
              <w:jc w:val="both"/>
            </w:pPr>
          </w:p>
        </w:tc>
        <w:tc>
          <w:tcPr>
            <w:tcW w:w="709" w:type="dxa"/>
          </w:tcPr>
          <w:p w:rsidR="006F0D1F" w:rsidRPr="00DC11F5" w:rsidRDefault="006F0D1F" w:rsidP="00692756">
            <w:pPr>
              <w:jc w:val="center"/>
              <w:rPr>
                <w:b/>
              </w:rPr>
            </w:pPr>
            <w:r w:rsidRPr="00DC11F5">
              <w:rPr>
                <w:b/>
              </w:rPr>
              <w:t>ЛЗ</w:t>
            </w:r>
          </w:p>
        </w:tc>
        <w:tc>
          <w:tcPr>
            <w:tcW w:w="610" w:type="dxa"/>
          </w:tcPr>
          <w:p w:rsidR="006F0D1F" w:rsidRPr="00DC11F5" w:rsidRDefault="006F0D1F" w:rsidP="00692756">
            <w:pPr>
              <w:jc w:val="center"/>
              <w:rPr>
                <w:b/>
              </w:rPr>
            </w:pPr>
            <w:r w:rsidRPr="00DC11F5">
              <w:rPr>
                <w:b/>
              </w:rPr>
              <w:t>ПЗ</w:t>
            </w:r>
          </w:p>
        </w:tc>
        <w:tc>
          <w:tcPr>
            <w:tcW w:w="911" w:type="dxa"/>
            <w:gridSpan w:val="2"/>
          </w:tcPr>
          <w:p w:rsidR="006F0D1F" w:rsidRPr="00DC11F5" w:rsidRDefault="006F0D1F" w:rsidP="00692756">
            <w:pPr>
              <w:rPr>
                <w:b/>
              </w:rPr>
            </w:pPr>
            <w:r w:rsidRPr="00DC11F5">
              <w:rPr>
                <w:b/>
              </w:rPr>
              <w:t>ЛабЗ</w:t>
            </w:r>
          </w:p>
        </w:tc>
        <w:tc>
          <w:tcPr>
            <w:tcW w:w="2069" w:type="dxa"/>
            <w:vMerge/>
          </w:tcPr>
          <w:p w:rsidR="006F0D1F" w:rsidRPr="00DC11F5" w:rsidRDefault="006F0D1F" w:rsidP="00692756">
            <w:pPr>
              <w:jc w:val="both"/>
            </w:pPr>
          </w:p>
        </w:tc>
      </w:tr>
      <w:tr w:rsidR="006F0D1F" w:rsidRPr="00DC11F5" w:rsidTr="0071231B">
        <w:tc>
          <w:tcPr>
            <w:tcW w:w="9974" w:type="dxa"/>
            <w:gridSpan w:val="7"/>
          </w:tcPr>
          <w:p w:rsidR="006F0D1F" w:rsidRPr="00DC11F5" w:rsidRDefault="006F0D1F" w:rsidP="00692756">
            <w:pPr>
              <w:jc w:val="center"/>
            </w:pPr>
            <w:r>
              <w:t>4 семестр</w:t>
            </w:r>
          </w:p>
        </w:tc>
      </w:tr>
      <w:tr w:rsidR="006F0D1F" w:rsidRPr="00DC11F5" w:rsidTr="0071231B">
        <w:tc>
          <w:tcPr>
            <w:tcW w:w="924" w:type="dxa"/>
          </w:tcPr>
          <w:p w:rsidR="006F0D1F" w:rsidRPr="00DC11F5" w:rsidRDefault="006F0D1F" w:rsidP="00692756">
            <w:pPr>
              <w:pStyle w:val="ListParagraph"/>
              <w:numPr>
                <w:ilvl w:val="0"/>
                <w:numId w:val="8"/>
              </w:numPr>
              <w:ind w:left="0"/>
              <w:jc w:val="both"/>
            </w:pPr>
            <w:r>
              <w:t>1</w:t>
            </w:r>
          </w:p>
        </w:tc>
        <w:tc>
          <w:tcPr>
            <w:tcW w:w="4751"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ListParagraph"/>
              <w:numPr>
                <w:ilvl w:val="0"/>
                <w:numId w:val="8"/>
              </w:numPr>
              <w:ind w:left="0"/>
              <w:jc w:val="both"/>
            </w:pPr>
            <w:r>
              <w:t>2</w:t>
            </w:r>
          </w:p>
        </w:tc>
        <w:tc>
          <w:tcPr>
            <w:tcW w:w="4751"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ListParagraph"/>
              <w:numPr>
                <w:ilvl w:val="0"/>
                <w:numId w:val="8"/>
              </w:numPr>
              <w:ind w:left="0"/>
              <w:jc w:val="both"/>
            </w:pPr>
            <w:r>
              <w:t>3</w:t>
            </w:r>
          </w:p>
        </w:tc>
        <w:tc>
          <w:tcPr>
            <w:tcW w:w="4751"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4</w:t>
            </w:r>
          </w:p>
        </w:tc>
        <w:tc>
          <w:tcPr>
            <w:tcW w:w="4751"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709" w:type="dxa"/>
          </w:tcPr>
          <w:p w:rsidR="006F0D1F" w:rsidRDefault="006F0D1F" w:rsidP="00692756">
            <w:pPr>
              <w:jc w:val="center"/>
            </w:pPr>
            <w:r>
              <w:t>1</w:t>
            </w:r>
          </w:p>
        </w:tc>
        <w:tc>
          <w:tcPr>
            <w:tcW w:w="610" w:type="dxa"/>
          </w:tcPr>
          <w:p w:rsidR="006F0D1F" w:rsidRDefault="006F0D1F" w:rsidP="00692756">
            <w:pPr>
              <w:jc w:val="center"/>
            </w:pPr>
            <w:r>
              <w:t>4</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5</w:t>
            </w:r>
          </w:p>
        </w:tc>
        <w:tc>
          <w:tcPr>
            <w:tcW w:w="4751"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6</w:t>
            </w:r>
          </w:p>
        </w:tc>
        <w:tc>
          <w:tcPr>
            <w:tcW w:w="4751"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7</w:t>
            </w:r>
          </w:p>
        </w:tc>
        <w:tc>
          <w:tcPr>
            <w:tcW w:w="4751"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709" w:type="dxa"/>
          </w:tcPr>
          <w:p w:rsidR="006F0D1F" w:rsidRDefault="006F0D1F" w:rsidP="00692756">
            <w:pPr>
              <w:jc w:val="center"/>
            </w:pPr>
            <w:r>
              <w:t>1</w:t>
            </w:r>
          </w:p>
        </w:tc>
        <w:tc>
          <w:tcPr>
            <w:tcW w:w="610" w:type="dxa"/>
          </w:tcPr>
          <w:p w:rsidR="006F0D1F" w:rsidRDefault="006F0D1F" w:rsidP="00692756">
            <w:pPr>
              <w:jc w:val="center"/>
            </w:pPr>
            <w:r>
              <w:t>4(1*)</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8</w:t>
            </w:r>
          </w:p>
        </w:tc>
        <w:tc>
          <w:tcPr>
            <w:tcW w:w="4751"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709" w:type="dxa"/>
          </w:tcPr>
          <w:p w:rsidR="006F0D1F" w:rsidRDefault="006F0D1F" w:rsidP="00692756">
            <w:pPr>
              <w:jc w:val="center"/>
            </w:pPr>
            <w:r>
              <w:t>2</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r>
              <w:t>9</w:t>
            </w:r>
          </w:p>
        </w:tc>
        <w:tc>
          <w:tcPr>
            <w:tcW w:w="4751" w:type="dxa"/>
          </w:tcPr>
          <w:p w:rsidR="006F0D1F" w:rsidRPr="00DB53D1" w:rsidRDefault="006F0D1F" w:rsidP="00692756">
            <w:r w:rsidRPr="00DB53D1">
              <w:t>Цены и ценообразование на предприятии.</w:t>
            </w:r>
          </w:p>
        </w:tc>
        <w:tc>
          <w:tcPr>
            <w:tcW w:w="709" w:type="dxa"/>
          </w:tcPr>
          <w:p w:rsidR="006F0D1F" w:rsidRDefault="006F0D1F" w:rsidP="00692756">
            <w:pPr>
              <w:jc w:val="center"/>
            </w:pPr>
            <w:r>
              <w:t>1</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12</w:t>
            </w:r>
          </w:p>
        </w:tc>
      </w:tr>
      <w:tr w:rsidR="006F0D1F" w:rsidRPr="00DC11F5" w:rsidTr="0071231B">
        <w:tc>
          <w:tcPr>
            <w:tcW w:w="924" w:type="dxa"/>
          </w:tcPr>
          <w:p w:rsidR="006F0D1F" w:rsidRDefault="006F0D1F" w:rsidP="00692756">
            <w:pPr>
              <w:pStyle w:val="ListParagraph"/>
              <w:numPr>
                <w:ilvl w:val="0"/>
                <w:numId w:val="8"/>
              </w:numPr>
              <w:ind w:left="0"/>
              <w:jc w:val="both"/>
            </w:pPr>
          </w:p>
        </w:tc>
        <w:tc>
          <w:tcPr>
            <w:tcW w:w="4751" w:type="dxa"/>
          </w:tcPr>
          <w:p w:rsidR="006F0D1F" w:rsidRPr="000472E3" w:rsidRDefault="006F0D1F" w:rsidP="00692756">
            <w:r>
              <w:t>Итого в 1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106</w:t>
            </w:r>
          </w:p>
        </w:tc>
      </w:tr>
      <w:tr w:rsidR="006F0D1F" w:rsidRPr="00DC11F5" w:rsidTr="0071231B">
        <w:tc>
          <w:tcPr>
            <w:tcW w:w="9974" w:type="dxa"/>
            <w:gridSpan w:val="7"/>
          </w:tcPr>
          <w:p w:rsidR="006F0D1F" w:rsidRDefault="006F0D1F" w:rsidP="00692756">
            <w:pPr>
              <w:jc w:val="center"/>
            </w:pPr>
            <w:r>
              <w:t>5 семестр</w:t>
            </w:r>
          </w:p>
        </w:tc>
      </w:tr>
      <w:tr w:rsidR="006F0D1F" w:rsidRPr="00DC11F5" w:rsidTr="0071231B">
        <w:trPr>
          <w:trHeight w:val="263"/>
        </w:trPr>
        <w:tc>
          <w:tcPr>
            <w:tcW w:w="924" w:type="dxa"/>
          </w:tcPr>
          <w:p w:rsidR="006F0D1F" w:rsidRPr="00DC11F5" w:rsidRDefault="006F0D1F" w:rsidP="00692756">
            <w:pPr>
              <w:jc w:val="both"/>
            </w:pPr>
            <w:r>
              <w:t>1</w:t>
            </w:r>
          </w:p>
        </w:tc>
        <w:tc>
          <w:tcPr>
            <w:tcW w:w="4751" w:type="dxa"/>
          </w:tcPr>
          <w:p w:rsidR="006F0D1F" w:rsidRPr="000472E3" w:rsidRDefault="006F0D1F" w:rsidP="00692756">
            <w:r w:rsidRPr="009676E8">
              <w:t>Организационная структура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549"/>
        </w:trPr>
        <w:tc>
          <w:tcPr>
            <w:tcW w:w="924" w:type="dxa"/>
          </w:tcPr>
          <w:p w:rsidR="006F0D1F" w:rsidRDefault="006F0D1F" w:rsidP="00692756">
            <w:pPr>
              <w:jc w:val="both"/>
            </w:pPr>
            <w:r>
              <w:t>2</w:t>
            </w:r>
          </w:p>
        </w:tc>
        <w:tc>
          <w:tcPr>
            <w:tcW w:w="4751" w:type="dxa"/>
          </w:tcPr>
          <w:p w:rsidR="006F0D1F" w:rsidRPr="009676E8" w:rsidRDefault="006F0D1F" w:rsidP="00692756">
            <w:r w:rsidRPr="009676E8">
              <w:t>Трудовые ресурсы на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377"/>
        </w:trPr>
        <w:tc>
          <w:tcPr>
            <w:tcW w:w="924" w:type="dxa"/>
          </w:tcPr>
          <w:p w:rsidR="006F0D1F" w:rsidRDefault="006F0D1F" w:rsidP="00692756">
            <w:pPr>
              <w:jc w:val="both"/>
            </w:pPr>
            <w:r>
              <w:t>3</w:t>
            </w:r>
          </w:p>
        </w:tc>
        <w:tc>
          <w:tcPr>
            <w:tcW w:w="4751" w:type="dxa"/>
          </w:tcPr>
          <w:p w:rsidR="006F0D1F" w:rsidRPr="009676E8" w:rsidRDefault="006F0D1F" w:rsidP="00692756">
            <w:r w:rsidRPr="009676E8">
              <w:t>Заработная плата и стимулирование труда на</w:t>
            </w:r>
            <w:r>
              <w:t xml:space="preserve">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44"/>
        </w:trPr>
        <w:tc>
          <w:tcPr>
            <w:tcW w:w="924" w:type="dxa"/>
          </w:tcPr>
          <w:p w:rsidR="006F0D1F" w:rsidRDefault="006F0D1F" w:rsidP="00692756">
            <w:pPr>
              <w:jc w:val="both"/>
            </w:pPr>
            <w:r>
              <w:t>4</w:t>
            </w:r>
          </w:p>
        </w:tc>
        <w:tc>
          <w:tcPr>
            <w:tcW w:w="4751" w:type="dxa"/>
          </w:tcPr>
          <w:p w:rsidR="006F0D1F" w:rsidRPr="009676E8" w:rsidRDefault="006F0D1F" w:rsidP="00692756">
            <w:r w:rsidRPr="009676E8">
              <w:t>Прибыль и хозяйственный расчет предприятия.</w:t>
            </w:r>
          </w:p>
        </w:tc>
        <w:tc>
          <w:tcPr>
            <w:tcW w:w="709" w:type="dxa"/>
          </w:tcPr>
          <w:p w:rsidR="006F0D1F" w:rsidRPr="00DC11F5" w:rsidRDefault="006F0D1F" w:rsidP="00692756">
            <w:pPr>
              <w:jc w:val="center"/>
            </w:pPr>
            <w:r>
              <w:t>1</w:t>
            </w:r>
          </w:p>
        </w:tc>
        <w:tc>
          <w:tcPr>
            <w:tcW w:w="610" w:type="dxa"/>
          </w:tcPr>
          <w:p w:rsidR="006F0D1F"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17"/>
        </w:trPr>
        <w:tc>
          <w:tcPr>
            <w:tcW w:w="924" w:type="dxa"/>
          </w:tcPr>
          <w:p w:rsidR="006F0D1F" w:rsidRDefault="006F0D1F" w:rsidP="00692756">
            <w:pPr>
              <w:jc w:val="both"/>
            </w:pPr>
            <w:r>
              <w:t>5</w:t>
            </w:r>
          </w:p>
        </w:tc>
        <w:tc>
          <w:tcPr>
            <w:tcW w:w="4751" w:type="dxa"/>
          </w:tcPr>
          <w:p w:rsidR="006F0D1F" w:rsidRPr="009676E8" w:rsidRDefault="006F0D1F" w:rsidP="00692756">
            <w:r w:rsidRPr="009676E8">
              <w:t>Финансы и налогообложение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4(1*)</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64"/>
        </w:trPr>
        <w:tc>
          <w:tcPr>
            <w:tcW w:w="924" w:type="dxa"/>
          </w:tcPr>
          <w:p w:rsidR="006F0D1F" w:rsidRDefault="006F0D1F" w:rsidP="00692756">
            <w:pPr>
              <w:jc w:val="both"/>
            </w:pPr>
            <w:r>
              <w:t>6</w:t>
            </w:r>
          </w:p>
        </w:tc>
        <w:tc>
          <w:tcPr>
            <w:tcW w:w="4751" w:type="dxa"/>
          </w:tcPr>
          <w:p w:rsidR="006F0D1F" w:rsidRPr="009676E8" w:rsidRDefault="006F0D1F" w:rsidP="00692756">
            <w:r w:rsidRPr="009676E8">
              <w:t>Основы планирования деятельности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7</w:t>
            </w:r>
          </w:p>
        </w:tc>
        <w:tc>
          <w:tcPr>
            <w:tcW w:w="4751"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709" w:type="dxa"/>
          </w:tcPr>
          <w:p w:rsidR="006F0D1F" w:rsidRDefault="006F0D1F" w:rsidP="00692756">
            <w:pPr>
              <w:jc w:val="center"/>
            </w:pPr>
            <w:r>
              <w:t>1</w:t>
            </w:r>
          </w:p>
        </w:tc>
        <w:tc>
          <w:tcPr>
            <w:tcW w:w="610" w:type="dxa"/>
          </w:tcPr>
          <w:p w:rsidR="006F0D1F" w:rsidRDefault="006F0D1F" w:rsidP="0063015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8</w:t>
            </w:r>
          </w:p>
        </w:tc>
        <w:tc>
          <w:tcPr>
            <w:tcW w:w="4751" w:type="dxa"/>
          </w:tcPr>
          <w:p w:rsidR="006F0D1F" w:rsidRPr="00DB53D1" w:rsidRDefault="006F0D1F" w:rsidP="00692756">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709" w:type="dxa"/>
          </w:tcPr>
          <w:p w:rsidR="006F0D1F" w:rsidRDefault="006F0D1F" w:rsidP="00692756">
            <w:pPr>
              <w:jc w:val="center"/>
            </w:pPr>
            <w:r>
              <w:t>1</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581"/>
        </w:trPr>
        <w:tc>
          <w:tcPr>
            <w:tcW w:w="924" w:type="dxa"/>
          </w:tcPr>
          <w:p w:rsidR="006F0D1F" w:rsidRDefault="006F0D1F" w:rsidP="00692756">
            <w:pPr>
              <w:jc w:val="both"/>
            </w:pPr>
            <w:r>
              <w:t>9</w:t>
            </w:r>
          </w:p>
        </w:tc>
        <w:tc>
          <w:tcPr>
            <w:tcW w:w="4751" w:type="dxa"/>
          </w:tcPr>
          <w:p w:rsidR="006F0D1F" w:rsidRDefault="006F0D1F" w:rsidP="00692756">
            <w:r>
              <w:t>Ликвидация/ реорганизация предприятия</w:t>
            </w:r>
          </w:p>
        </w:tc>
        <w:tc>
          <w:tcPr>
            <w:tcW w:w="709" w:type="dxa"/>
          </w:tcPr>
          <w:p w:rsidR="006F0D1F" w:rsidRDefault="006F0D1F" w:rsidP="00692756">
            <w:pPr>
              <w:jc w:val="center"/>
            </w:pPr>
            <w:r>
              <w:t>2</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c>
          <w:tcPr>
            <w:tcW w:w="924" w:type="dxa"/>
          </w:tcPr>
          <w:p w:rsidR="006F0D1F" w:rsidRDefault="006F0D1F" w:rsidP="00692756">
            <w:pPr>
              <w:pStyle w:val="ListParagraph"/>
              <w:numPr>
                <w:ilvl w:val="0"/>
                <w:numId w:val="8"/>
              </w:numPr>
              <w:ind w:left="0"/>
              <w:jc w:val="both"/>
            </w:pPr>
          </w:p>
        </w:tc>
        <w:tc>
          <w:tcPr>
            <w:tcW w:w="4751" w:type="dxa"/>
          </w:tcPr>
          <w:p w:rsidR="006F0D1F" w:rsidRDefault="006F0D1F" w:rsidP="00692756">
            <w:pPr>
              <w:jc w:val="both"/>
              <w:rPr>
                <w:bCs/>
              </w:rPr>
            </w:pPr>
            <w:r>
              <w:rPr>
                <w:bCs/>
              </w:rPr>
              <w:t>Итого во 2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79</w:t>
            </w:r>
          </w:p>
        </w:tc>
      </w:tr>
      <w:tr w:rsidR="006F0D1F" w:rsidRPr="00DC11F5" w:rsidTr="0071231B">
        <w:tc>
          <w:tcPr>
            <w:tcW w:w="924" w:type="dxa"/>
          </w:tcPr>
          <w:p w:rsidR="006F0D1F" w:rsidRPr="00DC11F5" w:rsidRDefault="006F0D1F" w:rsidP="00692756">
            <w:pPr>
              <w:pStyle w:val="ListParagraph"/>
              <w:ind w:left="0"/>
              <w:jc w:val="both"/>
            </w:pPr>
          </w:p>
        </w:tc>
        <w:tc>
          <w:tcPr>
            <w:tcW w:w="4751" w:type="dxa"/>
          </w:tcPr>
          <w:p w:rsidR="006F0D1F" w:rsidRPr="00DC11F5" w:rsidRDefault="006F0D1F" w:rsidP="00692756">
            <w:pPr>
              <w:jc w:val="both"/>
            </w:pPr>
            <w:r w:rsidRPr="00DC11F5">
              <w:t xml:space="preserve">Итого </w:t>
            </w:r>
          </w:p>
        </w:tc>
        <w:tc>
          <w:tcPr>
            <w:tcW w:w="709" w:type="dxa"/>
          </w:tcPr>
          <w:p w:rsidR="006F0D1F" w:rsidRPr="00DC11F5" w:rsidRDefault="006F0D1F" w:rsidP="00692756">
            <w:pPr>
              <w:jc w:val="center"/>
            </w:pPr>
            <w:r>
              <w:t>20</w:t>
            </w:r>
          </w:p>
        </w:tc>
        <w:tc>
          <w:tcPr>
            <w:tcW w:w="610" w:type="dxa"/>
          </w:tcPr>
          <w:p w:rsidR="006F0D1F" w:rsidRPr="00DC11F5" w:rsidRDefault="006F0D1F" w:rsidP="00692756">
            <w:pPr>
              <w:jc w:val="center"/>
            </w:pPr>
            <w:r>
              <w:t>52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185</w:t>
            </w:r>
          </w:p>
        </w:tc>
      </w:tr>
    </w:tbl>
    <w:p w:rsidR="006F0D1F" w:rsidRDefault="006F0D1F" w:rsidP="0063015E">
      <w:pPr>
        <w:autoSpaceDE w:val="0"/>
        <w:autoSpaceDN w:val="0"/>
        <w:adjustRightInd w:val="0"/>
        <w:ind w:left="360"/>
        <w:jc w:val="both"/>
      </w:pPr>
      <w:r w:rsidRPr="00C64BD2">
        <w:t>*- реализуется в форме практической подготовки</w:t>
      </w: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Pr="00DC11F5" w:rsidRDefault="006F0D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0D1F" w:rsidRPr="00DC11F5" w:rsidRDefault="006F0D1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4"/>
        <w:gridCol w:w="2706"/>
        <w:gridCol w:w="6270"/>
      </w:tblGrid>
      <w:tr w:rsidR="006F0D1F" w:rsidRPr="00DC11F5" w:rsidTr="00F372D7">
        <w:tc>
          <w:tcPr>
            <w:tcW w:w="804" w:type="dxa"/>
          </w:tcPr>
          <w:p w:rsidR="006F0D1F" w:rsidRPr="007B023B" w:rsidRDefault="006F0D1F" w:rsidP="00935672">
            <w:pPr>
              <w:jc w:val="center"/>
              <w:rPr>
                <w:b/>
              </w:rPr>
            </w:pPr>
            <w:r w:rsidRPr="007B023B">
              <w:rPr>
                <w:b/>
              </w:rPr>
              <w:t>№ п/п</w:t>
            </w:r>
          </w:p>
        </w:tc>
        <w:tc>
          <w:tcPr>
            <w:tcW w:w="2706" w:type="dxa"/>
          </w:tcPr>
          <w:p w:rsidR="006F0D1F" w:rsidRPr="007B023B" w:rsidRDefault="006F0D1F" w:rsidP="00935672">
            <w:pPr>
              <w:jc w:val="center"/>
              <w:rPr>
                <w:b/>
              </w:rPr>
            </w:pPr>
            <w:r w:rsidRPr="007B023B">
              <w:rPr>
                <w:b/>
              </w:rPr>
              <w:t>Наименование темы (раздела) дисциплины</w:t>
            </w:r>
          </w:p>
        </w:tc>
        <w:tc>
          <w:tcPr>
            <w:tcW w:w="6270" w:type="dxa"/>
          </w:tcPr>
          <w:p w:rsidR="006F0D1F" w:rsidRPr="007B023B" w:rsidRDefault="006F0D1F" w:rsidP="009658B9">
            <w:pPr>
              <w:jc w:val="center"/>
              <w:rPr>
                <w:b/>
              </w:rPr>
            </w:pPr>
            <w:r w:rsidRPr="007B023B">
              <w:rPr>
                <w:b/>
              </w:rPr>
              <w:t>Содержание лекционного занятия</w:t>
            </w:r>
          </w:p>
        </w:tc>
      </w:tr>
      <w:tr w:rsidR="006F0D1F" w:rsidRPr="00DC11F5" w:rsidTr="00F372D7">
        <w:tc>
          <w:tcPr>
            <w:tcW w:w="804" w:type="dxa"/>
          </w:tcPr>
          <w:p w:rsidR="006F0D1F" w:rsidRPr="007B023B" w:rsidRDefault="006F0D1F" w:rsidP="0071231B">
            <w:pPr>
              <w:ind w:hanging="142"/>
              <w:jc w:val="center"/>
            </w:pPr>
            <w:r>
              <w:t>1.</w:t>
            </w:r>
          </w:p>
        </w:tc>
        <w:tc>
          <w:tcPr>
            <w:tcW w:w="2706"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F0D1F" w:rsidRPr="009676E8" w:rsidRDefault="006F0D1F"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Понятие предпринимательство.История развития предпринимательства в РФ.</w:t>
            </w:r>
          </w:p>
        </w:tc>
      </w:tr>
      <w:tr w:rsidR="006F0D1F" w:rsidRPr="00DC11F5" w:rsidTr="00F372D7">
        <w:tc>
          <w:tcPr>
            <w:tcW w:w="804" w:type="dxa"/>
          </w:tcPr>
          <w:p w:rsidR="006F0D1F" w:rsidRPr="007B023B" w:rsidRDefault="006F0D1F" w:rsidP="0071231B">
            <w:pPr>
              <w:jc w:val="center"/>
            </w:pPr>
            <w:r>
              <w:t>2.</w:t>
            </w:r>
          </w:p>
        </w:tc>
        <w:tc>
          <w:tcPr>
            <w:tcW w:w="2706"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F0D1F" w:rsidRPr="009676E8" w:rsidRDefault="006F0D1F"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F0D1F" w:rsidRPr="00DC11F5" w:rsidTr="00F372D7">
        <w:trPr>
          <w:trHeight w:val="649"/>
        </w:trPr>
        <w:tc>
          <w:tcPr>
            <w:tcW w:w="804" w:type="dxa"/>
          </w:tcPr>
          <w:p w:rsidR="006F0D1F" w:rsidRPr="007B023B" w:rsidRDefault="006F0D1F" w:rsidP="0071231B">
            <w:pPr>
              <w:pStyle w:val="ListParagraph"/>
              <w:ind w:left="0"/>
              <w:jc w:val="center"/>
            </w:pPr>
            <w:r w:rsidRPr="007B023B">
              <w:t>3</w:t>
            </w:r>
            <w:r>
              <w:t>.</w:t>
            </w:r>
          </w:p>
        </w:tc>
        <w:tc>
          <w:tcPr>
            <w:tcW w:w="2706"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270" w:type="dxa"/>
          </w:tcPr>
          <w:p w:rsidR="006F0D1F" w:rsidRPr="00254F49" w:rsidRDefault="006F0D1F"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F0D1F" w:rsidRPr="00DC11F5" w:rsidTr="00F372D7">
        <w:tc>
          <w:tcPr>
            <w:tcW w:w="804" w:type="dxa"/>
          </w:tcPr>
          <w:p w:rsidR="006F0D1F" w:rsidRPr="007B023B" w:rsidRDefault="006F0D1F" w:rsidP="0071231B">
            <w:pPr>
              <w:pStyle w:val="ListParagraph"/>
              <w:ind w:left="0"/>
              <w:jc w:val="center"/>
            </w:pPr>
            <w:r w:rsidRPr="007B023B">
              <w:t>4</w:t>
            </w:r>
            <w:r>
              <w:t>.</w:t>
            </w:r>
          </w:p>
        </w:tc>
        <w:tc>
          <w:tcPr>
            <w:tcW w:w="2706"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F0D1F" w:rsidRPr="00254F49" w:rsidRDefault="006F0D1F"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DC11F5" w:rsidTr="00F372D7">
        <w:tc>
          <w:tcPr>
            <w:tcW w:w="804" w:type="dxa"/>
          </w:tcPr>
          <w:p w:rsidR="006F0D1F" w:rsidRPr="007B023B" w:rsidRDefault="006F0D1F" w:rsidP="0071231B">
            <w:pPr>
              <w:pStyle w:val="ListParagraph"/>
              <w:ind w:left="0"/>
              <w:jc w:val="center"/>
            </w:pPr>
            <w:r w:rsidRPr="007B023B">
              <w:t>5</w:t>
            </w:r>
            <w:r>
              <w:t>.</w:t>
            </w:r>
          </w:p>
        </w:tc>
        <w:tc>
          <w:tcPr>
            <w:tcW w:w="2706"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F0D1F" w:rsidRPr="00254F49" w:rsidRDefault="006F0D1F"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ListParagraph"/>
              <w:ind w:left="0"/>
              <w:jc w:val="center"/>
            </w:pPr>
            <w:r w:rsidRPr="007B023B">
              <w:t>6</w:t>
            </w:r>
            <w:r>
              <w:t>.</w:t>
            </w:r>
          </w:p>
        </w:tc>
        <w:tc>
          <w:tcPr>
            <w:tcW w:w="2706"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F0D1F" w:rsidRPr="007B023B" w:rsidRDefault="006F0D1F"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ListParagraph"/>
              <w:ind w:left="0"/>
              <w:jc w:val="center"/>
            </w:pPr>
            <w:r w:rsidRPr="007B023B">
              <w:t>7</w:t>
            </w:r>
            <w:r>
              <w:t>.</w:t>
            </w:r>
          </w:p>
        </w:tc>
        <w:tc>
          <w:tcPr>
            <w:tcW w:w="2706"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6F0D1F" w:rsidRPr="007B023B" w:rsidRDefault="006F0D1F"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F0D1F" w:rsidRPr="00DC11F5" w:rsidTr="00F372D7">
        <w:tc>
          <w:tcPr>
            <w:tcW w:w="804" w:type="dxa"/>
          </w:tcPr>
          <w:p w:rsidR="006F0D1F" w:rsidRPr="007B023B" w:rsidRDefault="006F0D1F" w:rsidP="0071231B">
            <w:pPr>
              <w:pStyle w:val="ListParagraph"/>
              <w:ind w:left="0"/>
              <w:jc w:val="center"/>
            </w:pPr>
            <w:r w:rsidRPr="007B023B">
              <w:t>8</w:t>
            </w:r>
            <w:r>
              <w:t>.</w:t>
            </w:r>
          </w:p>
        </w:tc>
        <w:tc>
          <w:tcPr>
            <w:tcW w:w="2706"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F0D1F" w:rsidRPr="007B023B" w:rsidRDefault="006F0D1F" w:rsidP="00263E7E">
            <w:pPr>
              <w:jc w:val="both"/>
            </w:pPr>
            <w:r w:rsidRPr="009676E8">
              <w:t>Экономическая природа издержек производства и обращения на предприятии. Понятие и виды издержек предприятия. Экономические и бухгалтерские издержки. Трансакционные издержки. Факторы, влияющие на уровень издержек предприятия. Управление издержками предприятия с целью их минимизации.</w:t>
            </w:r>
          </w:p>
        </w:tc>
      </w:tr>
      <w:tr w:rsidR="006F0D1F" w:rsidRPr="00DC11F5" w:rsidTr="00F372D7">
        <w:tc>
          <w:tcPr>
            <w:tcW w:w="804" w:type="dxa"/>
          </w:tcPr>
          <w:p w:rsidR="006F0D1F" w:rsidRPr="007B023B" w:rsidRDefault="006F0D1F" w:rsidP="0071231B">
            <w:pPr>
              <w:pStyle w:val="ListParagraph"/>
              <w:ind w:left="0"/>
              <w:jc w:val="center"/>
            </w:pPr>
            <w:r w:rsidRPr="007B023B">
              <w:t>9</w:t>
            </w:r>
            <w:r>
              <w:t>.</w:t>
            </w:r>
          </w:p>
        </w:tc>
        <w:tc>
          <w:tcPr>
            <w:tcW w:w="2706" w:type="dxa"/>
          </w:tcPr>
          <w:p w:rsidR="006F0D1F" w:rsidRPr="00DB53D1" w:rsidRDefault="006F0D1F" w:rsidP="00692756">
            <w:r w:rsidRPr="00DB53D1">
              <w:t>Цены и ценообразование на предприятии.</w:t>
            </w:r>
          </w:p>
        </w:tc>
        <w:tc>
          <w:tcPr>
            <w:tcW w:w="6270" w:type="dxa"/>
          </w:tcPr>
          <w:p w:rsidR="006F0D1F" w:rsidRPr="007B023B" w:rsidRDefault="006F0D1F"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F0D1F" w:rsidRPr="00DC11F5" w:rsidTr="00F372D7">
        <w:tc>
          <w:tcPr>
            <w:tcW w:w="804" w:type="dxa"/>
          </w:tcPr>
          <w:p w:rsidR="006F0D1F" w:rsidRPr="007B023B" w:rsidRDefault="006F0D1F" w:rsidP="0071231B">
            <w:pPr>
              <w:pStyle w:val="ListParagraph"/>
              <w:ind w:left="0"/>
              <w:jc w:val="center"/>
            </w:pPr>
            <w:r>
              <w:t>10.</w:t>
            </w:r>
          </w:p>
        </w:tc>
        <w:tc>
          <w:tcPr>
            <w:tcW w:w="2706" w:type="dxa"/>
          </w:tcPr>
          <w:p w:rsidR="006F0D1F" w:rsidRPr="000472E3" w:rsidRDefault="006F0D1F" w:rsidP="00692756">
            <w:r w:rsidRPr="009676E8">
              <w:t>Организационная структура предприятия.</w:t>
            </w:r>
          </w:p>
        </w:tc>
        <w:tc>
          <w:tcPr>
            <w:tcW w:w="6270" w:type="dxa"/>
          </w:tcPr>
          <w:p w:rsidR="006F0D1F" w:rsidRPr="007B023B" w:rsidRDefault="006F0D1F"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F0D1F" w:rsidRPr="00DC11F5" w:rsidTr="00F372D7">
        <w:tc>
          <w:tcPr>
            <w:tcW w:w="804" w:type="dxa"/>
          </w:tcPr>
          <w:p w:rsidR="006F0D1F" w:rsidRPr="007B023B" w:rsidRDefault="006F0D1F" w:rsidP="0071231B">
            <w:pPr>
              <w:pStyle w:val="ListParagraph"/>
              <w:ind w:left="0"/>
              <w:jc w:val="center"/>
            </w:pPr>
            <w:r>
              <w:t>11.</w:t>
            </w:r>
          </w:p>
        </w:tc>
        <w:tc>
          <w:tcPr>
            <w:tcW w:w="2706" w:type="dxa"/>
          </w:tcPr>
          <w:p w:rsidR="006F0D1F" w:rsidRPr="009676E8" w:rsidRDefault="006F0D1F" w:rsidP="00692756">
            <w:r w:rsidRPr="009676E8">
              <w:t>Трудовые ресурсы на предприятии.</w:t>
            </w:r>
          </w:p>
        </w:tc>
        <w:tc>
          <w:tcPr>
            <w:tcW w:w="6270" w:type="dxa"/>
          </w:tcPr>
          <w:p w:rsidR="006F0D1F" w:rsidRPr="007B023B" w:rsidRDefault="006F0D1F"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F0D1F" w:rsidRPr="00DC11F5" w:rsidTr="00F372D7">
        <w:tc>
          <w:tcPr>
            <w:tcW w:w="804" w:type="dxa"/>
          </w:tcPr>
          <w:p w:rsidR="006F0D1F" w:rsidRPr="007B023B" w:rsidRDefault="006F0D1F" w:rsidP="0071231B">
            <w:pPr>
              <w:pStyle w:val="ListParagraph"/>
              <w:ind w:left="0"/>
              <w:jc w:val="center"/>
            </w:pPr>
            <w:r>
              <w:t>12.</w:t>
            </w:r>
          </w:p>
        </w:tc>
        <w:tc>
          <w:tcPr>
            <w:tcW w:w="2706" w:type="dxa"/>
          </w:tcPr>
          <w:p w:rsidR="006F0D1F" w:rsidRPr="009676E8" w:rsidRDefault="006F0D1F" w:rsidP="00692756">
            <w:r w:rsidRPr="009676E8">
              <w:t>Заработная плата и стимулирование труда на</w:t>
            </w:r>
            <w:r>
              <w:t xml:space="preserve"> предприятии</w:t>
            </w:r>
          </w:p>
        </w:tc>
        <w:tc>
          <w:tcPr>
            <w:tcW w:w="6270" w:type="dxa"/>
          </w:tcPr>
          <w:p w:rsidR="006F0D1F" w:rsidRPr="007B023B" w:rsidRDefault="006F0D1F" w:rsidP="00263E7E">
            <w:pPr>
              <w:jc w:val="both"/>
            </w:pPr>
            <w:r w:rsidRPr="00BF3EC6">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sidRPr="001F074A">
              <w:rPr>
                <w:rStyle w:val="4"/>
                <w:spacing w:val="-4"/>
                <w:sz w:val="24"/>
                <w:lang w:eastAsia="ru-RU"/>
              </w:rPr>
              <w:t>.</w:t>
            </w:r>
            <w:r w:rsidRPr="00BF3EC6">
              <w:t>ФОТ</w:t>
            </w:r>
          </w:p>
        </w:tc>
      </w:tr>
      <w:tr w:rsidR="006F0D1F" w:rsidRPr="00DC11F5" w:rsidTr="00F372D7">
        <w:tc>
          <w:tcPr>
            <w:tcW w:w="804" w:type="dxa"/>
          </w:tcPr>
          <w:p w:rsidR="006F0D1F" w:rsidRPr="007B023B" w:rsidRDefault="006F0D1F" w:rsidP="0071231B">
            <w:pPr>
              <w:pStyle w:val="ListParagraph"/>
              <w:ind w:left="0"/>
              <w:jc w:val="center"/>
            </w:pPr>
            <w:r>
              <w:t>13.</w:t>
            </w:r>
          </w:p>
        </w:tc>
        <w:tc>
          <w:tcPr>
            <w:tcW w:w="2706" w:type="dxa"/>
          </w:tcPr>
          <w:p w:rsidR="006F0D1F" w:rsidRPr="009676E8" w:rsidRDefault="006F0D1F" w:rsidP="00692756">
            <w:r w:rsidRPr="009676E8">
              <w:t>Прибыль и хозяйственный расчет предприятия.</w:t>
            </w:r>
          </w:p>
        </w:tc>
        <w:tc>
          <w:tcPr>
            <w:tcW w:w="6270" w:type="dxa"/>
          </w:tcPr>
          <w:p w:rsidR="006F0D1F" w:rsidRDefault="006F0D1F"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F0D1F" w:rsidRPr="007B023B" w:rsidRDefault="006F0D1F"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F0D1F" w:rsidRPr="00DC11F5" w:rsidTr="00F372D7">
        <w:tc>
          <w:tcPr>
            <w:tcW w:w="804" w:type="dxa"/>
          </w:tcPr>
          <w:p w:rsidR="006F0D1F" w:rsidRPr="007B023B" w:rsidRDefault="006F0D1F" w:rsidP="0071231B">
            <w:pPr>
              <w:pStyle w:val="ListParagraph"/>
              <w:ind w:left="0"/>
              <w:jc w:val="center"/>
            </w:pPr>
            <w:r>
              <w:t>14.</w:t>
            </w:r>
          </w:p>
        </w:tc>
        <w:tc>
          <w:tcPr>
            <w:tcW w:w="2706" w:type="dxa"/>
          </w:tcPr>
          <w:p w:rsidR="006F0D1F" w:rsidRPr="009676E8" w:rsidRDefault="006F0D1F" w:rsidP="00692756">
            <w:r w:rsidRPr="009676E8">
              <w:t>Финансы и налогообложение предприятия.</w:t>
            </w:r>
          </w:p>
        </w:tc>
        <w:tc>
          <w:tcPr>
            <w:tcW w:w="6270" w:type="dxa"/>
          </w:tcPr>
          <w:p w:rsidR="006F0D1F" w:rsidRPr="007B023B" w:rsidRDefault="006F0D1F"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F0D1F" w:rsidRPr="00DC11F5" w:rsidTr="00F372D7">
        <w:tc>
          <w:tcPr>
            <w:tcW w:w="804" w:type="dxa"/>
          </w:tcPr>
          <w:p w:rsidR="006F0D1F" w:rsidRPr="007B023B" w:rsidRDefault="006F0D1F" w:rsidP="0071231B">
            <w:pPr>
              <w:pStyle w:val="ListParagraph"/>
              <w:ind w:left="0"/>
              <w:jc w:val="center"/>
            </w:pPr>
            <w:r>
              <w:t>15.</w:t>
            </w:r>
          </w:p>
        </w:tc>
        <w:tc>
          <w:tcPr>
            <w:tcW w:w="2706" w:type="dxa"/>
          </w:tcPr>
          <w:p w:rsidR="006F0D1F" w:rsidRPr="009676E8" w:rsidRDefault="006F0D1F" w:rsidP="00692756">
            <w:r w:rsidRPr="009676E8">
              <w:t>Основы планирования деятельности предприятия</w:t>
            </w:r>
          </w:p>
        </w:tc>
        <w:tc>
          <w:tcPr>
            <w:tcW w:w="6270" w:type="dxa"/>
          </w:tcPr>
          <w:p w:rsidR="006F0D1F" w:rsidRPr="007B023B" w:rsidRDefault="006F0D1F"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F0D1F" w:rsidRPr="00DC11F5" w:rsidTr="00F372D7">
        <w:tc>
          <w:tcPr>
            <w:tcW w:w="804" w:type="dxa"/>
          </w:tcPr>
          <w:p w:rsidR="006F0D1F" w:rsidRPr="007B023B" w:rsidRDefault="006F0D1F" w:rsidP="0071231B">
            <w:pPr>
              <w:pStyle w:val="ListParagraph"/>
              <w:ind w:left="0"/>
              <w:jc w:val="center"/>
            </w:pPr>
            <w:r>
              <w:t>16.</w:t>
            </w:r>
          </w:p>
        </w:tc>
        <w:tc>
          <w:tcPr>
            <w:tcW w:w="2706"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6270" w:type="dxa"/>
          </w:tcPr>
          <w:p w:rsidR="006F0D1F" w:rsidRPr="007B023B" w:rsidRDefault="006F0D1F"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F0D1F" w:rsidRPr="00DC11F5" w:rsidTr="00F372D7">
        <w:tc>
          <w:tcPr>
            <w:tcW w:w="804" w:type="dxa"/>
          </w:tcPr>
          <w:p w:rsidR="006F0D1F" w:rsidRPr="007B023B" w:rsidRDefault="006F0D1F" w:rsidP="0071231B">
            <w:pPr>
              <w:pStyle w:val="ListParagraph"/>
              <w:ind w:left="0"/>
              <w:jc w:val="center"/>
            </w:pPr>
            <w:r>
              <w:t>17.</w:t>
            </w:r>
          </w:p>
        </w:tc>
        <w:tc>
          <w:tcPr>
            <w:tcW w:w="2706" w:type="dxa"/>
          </w:tcPr>
          <w:p w:rsidR="006F0D1F" w:rsidRPr="00DB53D1" w:rsidRDefault="006F0D1F" w:rsidP="00692756">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6270" w:type="dxa"/>
          </w:tcPr>
          <w:p w:rsidR="006F0D1F" w:rsidRPr="007B023B" w:rsidRDefault="006F0D1F" w:rsidP="00BF3EC6">
            <w:pPr>
              <w:jc w:val="both"/>
            </w:pPr>
            <w:r w:rsidRPr="009676E8">
              <w:t xml:space="preserve">Сущность, цели и функции контроллинга на предприятии. Организация контроллинга: схема, процесс и процедура. Анализ, планирование и контроль производственной и коммерческой деятельности предприятия. Контроллинг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F0D1F" w:rsidRPr="00DC11F5" w:rsidTr="00F372D7">
        <w:tc>
          <w:tcPr>
            <w:tcW w:w="804" w:type="dxa"/>
          </w:tcPr>
          <w:p w:rsidR="006F0D1F" w:rsidRPr="007B023B" w:rsidRDefault="006F0D1F" w:rsidP="0071231B">
            <w:pPr>
              <w:pStyle w:val="ListParagraph"/>
              <w:ind w:left="0"/>
              <w:jc w:val="center"/>
            </w:pPr>
            <w:r>
              <w:t>18.</w:t>
            </w:r>
          </w:p>
        </w:tc>
        <w:tc>
          <w:tcPr>
            <w:tcW w:w="2706" w:type="dxa"/>
          </w:tcPr>
          <w:p w:rsidR="006F0D1F" w:rsidRDefault="006F0D1F" w:rsidP="00692756">
            <w:r>
              <w:t>Ликвидация/ реорганизация предприятия</w:t>
            </w:r>
          </w:p>
        </w:tc>
        <w:tc>
          <w:tcPr>
            <w:tcW w:w="6270" w:type="dxa"/>
          </w:tcPr>
          <w:p w:rsidR="006F0D1F" w:rsidRPr="007B023B" w:rsidRDefault="006F0D1F"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F0D1F" w:rsidRPr="00DC11F5" w:rsidRDefault="006F0D1F" w:rsidP="00D00133">
      <w:pPr>
        <w:autoSpaceDE w:val="0"/>
        <w:autoSpaceDN w:val="0"/>
        <w:adjustRightInd w:val="0"/>
        <w:jc w:val="center"/>
      </w:pPr>
    </w:p>
    <w:p w:rsidR="006F0D1F" w:rsidRPr="00DC11F5" w:rsidRDefault="006F0D1F" w:rsidP="0099483A">
      <w:pPr>
        <w:autoSpaceDE w:val="0"/>
        <w:autoSpaceDN w:val="0"/>
        <w:adjustRightInd w:val="0"/>
        <w:rPr>
          <w:b/>
        </w:rPr>
      </w:pPr>
      <w:r w:rsidRPr="00DC11F5">
        <w:rPr>
          <w:b/>
        </w:rPr>
        <w:t>4.2.2. Содержание практических занятий</w:t>
      </w:r>
    </w:p>
    <w:p w:rsidR="006F0D1F" w:rsidRPr="00DC11F5" w:rsidRDefault="006F0D1F"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119"/>
        <w:gridCol w:w="6095"/>
      </w:tblGrid>
      <w:tr w:rsidR="006F0D1F" w:rsidRPr="002D0F2F" w:rsidTr="008D74B1">
        <w:tc>
          <w:tcPr>
            <w:tcW w:w="817" w:type="dxa"/>
          </w:tcPr>
          <w:p w:rsidR="006F0D1F" w:rsidRPr="002D0F2F" w:rsidRDefault="006F0D1F" w:rsidP="00A96FF5">
            <w:pPr>
              <w:jc w:val="center"/>
              <w:rPr>
                <w:b/>
              </w:rPr>
            </w:pPr>
            <w:r w:rsidRPr="002D0F2F">
              <w:rPr>
                <w:b/>
              </w:rPr>
              <w:t>№ п/п</w:t>
            </w:r>
          </w:p>
        </w:tc>
        <w:tc>
          <w:tcPr>
            <w:tcW w:w="3119" w:type="dxa"/>
          </w:tcPr>
          <w:p w:rsidR="006F0D1F" w:rsidRPr="002D0F2F" w:rsidRDefault="006F0D1F" w:rsidP="00A96FF5">
            <w:pPr>
              <w:jc w:val="center"/>
              <w:rPr>
                <w:b/>
              </w:rPr>
            </w:pPr>
            <w:r w:rsidRPr="002D0F2F">
              <w:rPr>
                <w:b/>
              </w:rPr>
              <w:t>Наименование темы (раздела) дисциплины</w:t>
            </w:r>
          </w:p>
        </w:tc>
        <w:tc>
          <w:tcPr>
            <w:tcW w:w="6095" w:type="dxa"/>
          </w:tcPr>
          <w:p w:rsidR="006F0D1F" w:rsidRPr="002D0F2F" w:rsidRDefault="006F0D1F" w:rsidP="002D0F2F">
            <w:pPr>
              <w:jc w:val="center"/>
              <w:rPr>
                <w:b/>
              </w:rPr>
            </w:pPr>
            <w:r w:rsidRPr="002D0F2F">
              <w:rPr>
                <w:b/>
              </w:rPr>
              <w:t>Содержание п</w:t>
            </w:r>
            <w:r>
              <w:rPr>
                <w:b/>
              </w:rPr>
              <w:t>рактического занятия</w:t>
            </w:r>
          </w:p>
        </w:tc>
      </w:tr>
      <w:tr w:rsidR="006F0D1F" w:rsidRPr="002D0F2F" w:rsidTr="008D74B1">
        <w:tc>
          <w:tcPr>
            <w:tcW w:w="817" w:type="dxa"/>
          </w:tcPr>
          <w:p w:rsidR="006F0D1F" w:rsidRPr="002D0F2F" w:rsidRDefault="006F0D1F" w:rsidP="00843BD8">
            <w:pPr>
              <w:pStyle w:val="ListParagraph"/>
              <w:ind w:left="0"/>
            </w:pPr>
            <w:r>
              <w:t>1.</w:t>
            </w:r>
          </w:p>
        </w:tc>
        <w:tc>
          <w:tcPr>
            <w:tcW w:w="3119"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F0D1F" w:rsidRPr="009676E8" w:rsidRDefault="006F0D1F"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F0D1F" w:rsidRPr="009676E8" w:rsidRDefault="006F0D1F" w:rsidP="00BF72CE">
            <w:r w:rsidRPr="009676E8">
              <w:t xml:space="preserve">Сущность дисциплины экономика предприятия.  </w:t>
            </w:r>
          </w:p>
          <w:p w:rsidR="006F0D1F" w:rsidRPr="00BF72CE" w:rsidRDefault="006F0D1F" w:rsidP="00BF72CE">
            <w:pPr>
              <w:pStyle w:val="BodyTextIndent"/>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F0D1F" w:rsidRPr="002D0F2F" w:rsidTr="008D74B1">
        <w:tc>
          <w:tcPr>
            <w:tcW w:w="817" w:type="dxa"/>
          </w:tcPr>
          <w:p w:rsidR="006F0D1F" w:rsidRDefault="006F0D1F" w:rsidP="00843BD8">
            <w:pPr>
              <w:pStyle w:val="ListParagraph"/>
              <w:ind w:left="0"/>
            </w:pPr>
            <w:r>
              <w:t>2.</w:t>
            </w:r>
          </w:p>
        </w:tc>
        <w:tc>
          <w:tcPr>
            <w:tcW w:w="3119"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F0D1F" w:rsidRPr="009676E8" w:rsidRDefault="006F0D1F"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F0D1F" w:rsidRPr="009676E8" w:rsidRDefault="006F0D1F" w:rsidP="00674471">
            <w:r w:rsidRPr="009676E8">
              <w:t>Коммерческие и некоммерческие предприятия.</w:t>
            </w:r>
          </w:p>
          <w:p w:rsidR="006F0D1F" w:rsidRPr="00674471" w:rsidRDefault="006F0D1F" w:rsidP="00674471">
            <w:pPr>
              <w:pStyle w:val="BodyTextIndent"/>
              <w:spacing w:after="0"/>
              <w:ind w:left="0"/>
              <w:jc w:val="both"/>
              <w:rPr>
                <w:lang w:val="ru-RU"/>
              </w:rPr>
            </w:pPr>
            <w:r w:rsidRPr="00674471">
              <w:rPr>
                <w:lang w:val="ru-RU"/>
              </w:rPr>
              <w:t>Современные организационно-правовые формы предприятий.</w:t>
            </w:r>
          </w:p>
        </w:tc>
      </w:tr>
      <w:tr w:rsidR="006F0D1F" w:rsidRPr="002D0F2F" w:rsidTr="008D74B1">
        <w:tc>
          <w:tcPr>
            <w:tcW w:w="817" w:type="dxa"/>
          </w:tcPr>
          <w:p w:rsidR="006F0D1F" w:rsidRPr="002D0F2F" w:rsidRDefault="006F0D1F" w:rsidP="00F0399E">
            <w:pPr>
              <w:pStyle w:val="ListParagraph"/>
              <w:numPr>
                <w:ilvl w:val="0"/>
                <w:numId w:val="9"/>
              </w:numPr>
              <w:ind w:left="0"/>
              <w:jc w:val="both"/>
            </w:pPr>
            <w:r>
              <w:t>3.</w:t>
            </w:r>
          </w:p>
        </w:tc>
        <w:tc>
          <w:tcPr>
            <w:tcW w:w="3119"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095" w:type="dxa"/>
          </w:tcPr>
          <w:p w:rsidR="006F0D1F" w:rsidRPr="009676E8" w:rsidRDefault="006F0D1F"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F0D1F" w:rsidRPr="00254F49" w:rsidRDefault="006F0D1F"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F0D1F" w:rsidRPr="002D0F2F" w:rsidTr="008D74B1">
        <w:tc>
          <w:tcPr>
            <w:tcW w:w="817" w:type="dxa"/>
          </w:tcPr>
          <w:p w:rsidR="006F0D1F" w:rsidRPr="002D0F2F" w:rsidRDefault="006F0D1F" w:rsidP="00F0399E">
            <w:pPr>
              <w:pStyle w:val="ListParagraph"/>
              <w:numPr>
                <w:ilvl w:val="0"/>
                <w:numId w:val="9"/>
              </w:numPr>
              <w:ind w:left="0"/>
              <w:jc w:val="both"/>
            </w:pPr>
            <w:r>
              <w:t>4.</w:t>
            </w:r>
          </w:p>
        </w:tc>
        <w:tc>
          <w:tcPr>
            <w:tcW w:w="3119"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F0D1F" w:rsidRPr="00254F49" w:rsidRDefault="006F0D1F"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2D0F2F" w:rsidTr="008D74B1">
        <w:tc>
          <w:tcPr>
            <w:tcW w:w="817" w:type="dxa"/>
          </w:tcPr>
          <w:p w:rsidR="006F0D1F" w:rsidRPr="002D0F2F" w:rsidRDefault="006F0D1F" w:rsidP="00843BD8">
            <w:pPr>
              <w:pStyle w:val="ListParagraph"/>
              <w:ind w:left="0"/>
              <w:jc w:val="both"/>
            </w:pPr>
            <w:r>
              <w:t>5.</w:t>
            </w:r>
          </w:p>
        </w:tc>
        <w:tc>
          <w:tcPr>
            <w:tcW w:w="3119" w:type="dxa"/>
          </w:tcPr>
          <w:p w:rsidR="006F0D1F" w:rsidRPr="00DB53D1" w:rsidRDefault="006F0D1F" w:rsidP="00692756">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F0D1F" w:rsidRPr="009676E8" w:rsidRDefault="006F0D1F" w:rsidP="00674471">
            <w:r w:rsidRPr="009676E8">
              <w:t>Сущность</w:t>
            </w:r>
            <w:r>
              <w:t>, виды</w:t>
            </w:r>
            <w:r w:rsidRPr="009676E8">
              <w:t xml:space="preserve"> основных фондов предприятия, показатели эффективности использования.</w:t>
            </w:r>
          </w:p>
          <w:p w:rsidR="006F0D1F" w:rsidRPr="00254F49" w:rsidRDefault="006F0D1F" w:rsidP="00674471">
            <w:pPr>
              <w:jc w:val="both"/>
              <w:rPr>
                <w:bCs/>
              </w:rPr>
            </w:pPr>
            <w:r>
              <w:t xml:space="preserve">Амортизация. </w:t>
            </w:r>
          </w:p>
        </w:tc>
      </w:tr>
      <w:tr w:rsidR="006F0D1F" w:rsidRPr="002D0F2F" w:rsidTr="008D74B1">
        <w:tc>
          <w:tcPr>
            <w:tcW w:w="817" w:type="dxa"/>
          </w:tcPr>
          <w:p w:rsidR="006F0D1F" w:rsidRPr="002D0F2F" w:rsidRDefault="006F0D1F" w:rsidP="00843BD8">
            <w:pPr>
              <w:pStyle w:val="ListParagraph"/>
              <w:ind w:left="0"/>
              <w:jc w:val="both"/>
            </w:pPr>
            <w:r>
              <w:t>6.</w:t>
            </w:r>
          </w:p>
        </w:tc>
        <w:tc>
          <w:tcPr>
            <w:tcW w:w="3119"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F0D1F" w:rsidRPr="008D74B1" w:rsidRDefault="006F0D1F"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предприятия</w:t>
            </w:r>
            <w:r>
              <w:t>.П</w:t>
            </w:r>
            <w:r w:rsidRPr="009676E8">
              <w:t xml:space="preserve">оказатели </w:t>
            </w:r>
            <w:r>
              <w:t xml:space="preserve">эффективности </w:t>
            </w:r>
            <w:r w:rsidRPr="009676E8">
              <w:t>использования.</w:t>
            </w:r>
          </w:p>
        </w:tc>
      </w:tr>
      <w:tr w:rsidR="006F0D1F" w:rsidRPr="002D0F2F" w:rsidTr="008D74B1">
        <w:tc>
          <w:tcPr>
            <w:tcW w:w="817" w:type="dxa"/>
          </w:tcPr>
          <w:p w:rsidR="006F0D1F" w:rsidRDefault="006F0D1F" w:rsidP="00843BD8">
            <w:pPr>
              <w:pStyle w:val="ListParagraph"/>
              <w:ind w:left="0"/>
              <w:jc w:val="both"/>
            </w:pPr>
            <w:r>
              <w:t>7.</w:t>
            </w:r>
          </w:p>
        </w:tc>
        <w:tc>
          <w:tcPr>
            <w:tcW w:w="3119"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F0D1F" w:rsidRPr="009676E8" w:rsidRDefault="006F0D1F" w:rsidP="00674471">
            <w:r w:rsidRPr="009676E8">
              <w:t xml:space="preserve">Понятие, сущность и виды  маркетинговой деятельности. Особенности маркетинга в отраслях. </w:t>
            </w:r>
          </w:p>
          <w:p w:rsidR="006F0D1F" w:rsidRPr="00C06B3E" w:rsidRDefault="006F0D1F"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F0D1F" w:rsidRPr="002D0F2F" w:rsidTr="008D74B1">
        <w:tc>
          <w:tcPr>
            <w:tcW w:w="817" w:type="dxa"/>
          </w:tcPr>
          <w:p w:rsidR="006F0D1F" w:rsidRDefault="006F0D1F" w:rsidP="00843BD8">
            <w:pPr>
              <w:pStyle w:val="ListParagraph"/>
              <w:ind w:left="0"/>
              <w:jc w:val="both"/>
            </w:pPr>
            <w:r>
              <w:t>8.</w:t>
            </w:r>
          </w:p>
        </w:tc>
        <w:tc>
          <w:tcPr>
            <w:tcW w:w="3119" w:type="dxa"/>
          </w:tcPr>
          <w:p w:rsidR="006F0D1F" w:rsidRPr="00DB53D1" w:rsidRDefault="006F0D1F" w:rsidP="00692756">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F0D1F" w:rsidRPr="009676E8" w:rsidRDefault="006F0D1F" w:rsidP="005C5E44">
            <w:r w:rsidRPr="009676E8">
              <w:t xml:space="preserve">Понятие издержек производства. Основные виды издержек производства. </w:t>
            </w:r>
          </w:p>
          <w:p w:rsidR="006F0D1F" w:rsidRPr="008D74B1" w:rsidRDefault="006F0D1F"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F0D1F" w:rsidRPr="002D0F2F" w:rsidTr="008D74B1">
        <w:tc>
          <w:tcPr>
            <w:tcW w:w="817" w:type="dxa"/>
          </w:tcPr>
          <w:p w:rsidR="006F0D1F" w:rsidRDefault="006F0D1F" w:rsidP="00843BD8">
            <w:pPr>
              <w:pStyle w:val="ListParagraph"/>
              <w:ind w:left="0"/>
              <w:jc w:val="both"/>
            </w:pPr>
            <w:r>
              <w:t>9.</w:t>
            </w:r>
          </w:p>
        </w:tc>
        <w:tc>
          <w:tcPr>
            <w:tcW w:w="3119" w:type="dxa"/>
          </w:tcPr>
          <w:p w:rsidR="006F0D1F" w:rsidRPr="00DB53D1" w:rsidRDefault="006F0D1F" w:rsidP="00692756">
            <w:r w:rsidRPr="00DB53D1">
              <w:t>Цены и ценообразование на предприятии.</w:t>
            </w:r>
          </w:p>
        </w:tc>
        <w:tc>
          <w:tcPr>
            <w:tcW w:w="6095" w:type="dxa"/>
          </w:tcPr>
          <w:p w:rsidR="006F0D1F" w:rsidRPr="009676E8" w:rsidRDefault="006F0D1F" w:rsidP="005C5E44">
            <w:r w:rsidRPr="009676E8">
              <w:t>Цена: понятие, сущность и роль цены продукта в рыночной экономике. Основные  функции  и виды цен.</w:t>
            </w:r>
          </w:p>
          <w:p w:rsidR="006F0D1F" w:rsidRPr="009676E8" w:rsidRDefault="006F0D1F" w:rsidP="005C5E44">
            <w:r w:rsidRPr="009676E8">
              <w:t>Ценовая стратегия предприятия и методы ценообразования.</w:t>
            </w:r>
          </w:p>
          <w:p w:rsidR="006F0D1F" w:rsidRPr="00C06B3E" w:rsidRDefault="006F0D1F" w:rsidP="005C5E44">
            <w:pPr>
              <w:pStyle w:val="BodyText2"/>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F0D1F" w:rsidRPr="002D0F2F" w:rsidTr="008D74B1">
        <w:tc>
          <w:tcPr>
            <w:tcW w:w="817" w:type="dxa"/>
          </w:tcPr>
          <w:p w:rsidR="006F0D1F" w:rsidRDefault="006F0D1F" w:rsidP="00843BD8">
            <w:pPr>
              <w:pStyle w:val="ListParagraph"/>
              <w:ind w:left="0"/>
              <w:jc w:val="both"/>
            </w:pPr>
            <w:r>
              <w:t>10</w:t>
            </w:r>
          </w:p>
        </w:tc>
        <w:tc>
          <w:tcPr>
            <w:tcW w:w="3119" w:type="dxa"/>
          </w:tcPr>
          <w:p w:rsidR="006F0D1F" w:rsidRPr="000472E3" w:rsidRDefault="006F0D1F" w:rsidP="00692756">
            <w:r w:rsidRPr="009676E8">
              <w:t>Организационная структура предприятия.</w:t>
            </w:r>
          </w:p>
        </w:tc>
        <w:tc>
          <w:tcPr>
            <w:tcW w:w="6095" w:type="dxa"/>
          </w:tcPr>
          <w:p w:rsidR="006F0D1F" w:rsidRPr="00C06B3E" w:rsidRDefault="006F0D1F" w:rsidP="005C5E44">
            <w:r w:rsidRPr="009676E8">
              <w:t>Сущность</w:t>
            </w:r>
            <w:r>
              <w:t xml:space="preserve">, виды </w:t>
            </w:r>
            <w:r w:rsidRPr="009676E8">
              <w:t xml:space="preserve"> и основные элементы организационной структуры.Особенности функционирования </w:t>
            </w:r>
            <w:r>
              <w:t xml:space="preserve">и выбора </w:t>
            </w:r>
            <w:r w:rsidRPr="009676E8">
              <w:t>организационной структуры предприяти</w:t>
            </w:r>
            <w:r>
              <w:t>я</w:t>
            </w:r>
            <w:r w:rsidRPr="009676E8">
              <w:t>.</w:t>
            </w:r>
          </w:p>
        </w:tc>
      </w:tr>
      <w:tr w:rsidR="006F0D1F" w:rsidRPr="002D0F2F" w:rsidTr="008D74B1">
        <w:tc>
          <w:tcPr>
            <w:tcW w:w="817" w:type="dxa"/>
          </w:tcPr>
          <w:p w:rsidR="006F0D1F" w:rsidRDefault="006F0D1F" w:rsidP="00843BD8">
            <w:pPr>
              <w:pStyle w:val="ListParagraph"/>
              <w:ind w:left="0"/>
              <w:jc w:val="both"/>
            </w:pPr>
            <w:r>
              <w:t>11</w:t>
            </w:r>
          </w:p>
        </w:tc>
        <w:tc>
          <w:tcPr>
            <w:tcW w:w="3119" w:type="dxa"/>
          </w:tcPr>
          <w:p w:rsidR="006F0D1F" w:rsidRPr="009676E8" w:rsidRDefault="006F0D1F" w:rsidP="00692756">
            <w:r w:rsidRPr="009676E8">
              <w:t>Трудовые ресурсы на предприятии.</w:t>
            </w:r>
          </w:p>
        </w:tc>
        <w:tc>
          <w:tcPr>
            <w:tcW w:w="6095" w:type="dxa"/>
          </w:tcPr>
          <w:p w:rsidR="006F0D1F" w:rsidRPr="009676E8" w:rsidRDefault="006F0D1F" w:rsidP="00365BF1">
            <w:r>
              <w:t>К</w:t>
            </w:r>
            <w:r w:rsidRPr="009676E8">
              <w:t>адров</w:t>
            </w:r>
            <w:r>
              <w:t>ый</w:t>
            </w:r>
            <w:r w:rsidRPr="009676E8">
              <w:t xml:space="preserve"> потенциалпредприятия.</w:t>
            </w:r>
          </w:p>
          <w:p w:rsidR="006F0D1F" w:rsidRPr="009676E8" w:rsidRDefault="006F0D1F" w:rsidP="00365BF1">
            <w:r w:rsidRPr="009676E8">
              <w:t xml:space="preserve">Кадровая политика предприятия. Коллективный договор и контрактная система. </w:t>
            </w:r>
          </w:p>
          <w:p w:rsidR="006F0D1F" w:rsidRPr="009676E8" w:rsidRDefault="006F0D1F" w:rsidP="005C5E44">
            <w:r w:rsidRPr="009676E8">
              <w:t>Влияние уровня занятости на кадровую политику предприятия.</w:t>
            </w:r>
            <w:r>
              <w:t xml:space="preserve"> Условия труда</w:t>
            </w:r>
          </w:p>
        </w:tc>
      </w:tr>
      <w:tr w:rsidR="006F0D1F" w:rsidRPr="002D0F2F" w:rsidTr="008D74B1">
        <w:tc>
          <w:tcPr>
            <w:tcW w:w="817" w:type="dxa"/>
          </w:tcPr>
          <w:p w:rsidR="006F0D1F" w:rsidRDefault="006F0D1F" w:rsidP="00843BD8">
            <w:pPr>
              <w:pStyle w:val="ListParagraph"/>
              <w:ind w:left="0"/>
              <w:jc w:val="both"/>
            </w:pPr>
            <w:r>
              <w:t>12</w:t>
            </w:r>
          </w:p>
        </w:tc>
        <w:tc>
          <w:tcPr>
            <w:tcW w:w="3119" w:type="dxa"/>
          </w:tcPr>
          <w:p w:rsidR="006F0D1F" w:rsidRPr="009676E8" w:rsidRDefault="006F0D1F" w:rsidP="00692756">
            <w:r w:rsidRPr="009676E8">
              <w:t>Заработная плата и стимулирование труда на</w:t>
            </w:r>
            <w:r>
              <w:t xml:space="preserve"> предприятии</w:t>
            </w:r>
          </w:p>
        </w:tc>
        <w:tc>
          <w:tcPr>
            <w:tcW w:w="6095" w:type="dxa"/>
          </w:tcPr>
          <w:p w:rsidR="006F0D1F" w:rsidRPr="009676E8" w:rsidRDefault="006F0D1F" w:rsidP="00365BF1">
            <w:r w:rsidRPr="009676E8">
              <w:t xml:space="preserve">Социально-экономическая сущность заработной платы. </w:t>
            </w:r>
          </w:p>
          <w:p w:rsidR="006F0D1F" w:rsidRPr="009676E8" w:rsidRDefault="006F0D1F"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F0D1F" w:rsidRPr="002D0F2F" w:rsidTr="008D74B1">
        <w:tc>
          <w:tcPr>
            <w:tcW w:w="817" w:type="dxa"/>
          </w:tcPr>
          <w:p w:rsidR="006F0D1F" w:rsidRDefault="006F0D1F" w:rsidP="00843BD8">
            <w:pPr>
              <w:pStyle w:val="ListParagraph"/>
              <w:ind w:left="0"/>
              <w:jc w:val="both"/>
            </w:pPr>
            <w:r>
              <w:t>13</w:t>
            </w:r>
          </w:p>
        </w:tc>
        <w:tc>
          <w:tcPr>
            <w:tcW w:w="3119" w:type="dxa"/>
          </w:tcPr>
          <w:p w:rsidR="006F0D1F" w:rsidRPr="009676E8" w:rsidRDefault="006F0D1F" w:rsidP="00692756">
            <w:r w:rsidRPr="009676E8">
              <w:t>Прибыль и хозяйственный расчет предприятия.</w:t>
            </w:r>
          </w:p>
        </w:tc>
        <w:tc>
          <w:tcPr>
            <w:tcW w:w="6095" w:type="dxa"/>
          </w:tcPr>
          <w:p w:rsidR="006F0D1F" w:rsidRDefault="006F0D1F" w:rsidP="007229B1">
            <w:r w:rsidRPr="009676E8">
              <w:t>Прибыль</w:t>
            </w:r>
            <w:r>
              <w:t>.</w:t>
            </w:r>
            <w:r w:rsidRPr="009676E8">
              <w:t xml:space="preserve"> Порядок распределения прибыли предприятия.Экономическое содержание понятия хозяйственный расчет предприятия</w:t>
            </w:r>
            <w:r>
              <w:t>.</w:t>
            </w:r>
          </w:p>
          <w:p w:rsidR="006F0D1F" w:rsidRPr="009676E8" w:rsidRDefault="006F0D1F" w:rsidP="007229B1">
            <w:r w:rsidRPr="009676E8">
              <w:t>Эффективность как экономическая категория. Социальный и экономический аспекты эффективности.</w:t>
            </w:r>
          </w:p>
          <w:p w:rsidR="006F0D1F" w:rsidRPr="008D74B1" w:rsidRDefault="006F0D1F" w:rsidP="007229B1">
            <w:pPr>
              <w:pStyle w:val="BodyText2"/>
              <w:spacing w:after="0" w:line="240" w:lineRule="auto"/>
              <w:jc w:val="both"/>
              <w:rPr>
                <w:bCs/>
              </w:rPr>
            </w:pPr>
            <w:r w:rsidRPr="009676E8">
              <w:t>Рентабельность как обобщающая характеристика эффективной работы предприятия.</w:t>
            </w:r>
          </w:p>
        </w:tc>
      </w:tr>
      <w:tr w:rsidR="006F0D1F" w:rsidRPr="002D0F2F" w:rsidTr="008D74B1">
        <w:tc>
          <w:tcPr>
            <w:tcW w:w="817" w:type="dxa"/>
          </w:tcPr>
          <w:p w:rsidR="006F0D1F" w:rsidRDefault="006F0D1F" w:rsidP="00843BD8">
            <w:pPr>
              <w:pStyle w:val="ListParagraph"/>
              <w:ind w:left="0"/>
              <w:jc w:val="both"/>
            </w:pPr>
            <w:r>
              <w:t>14</w:t>
            </w:r>
          </w:p>
        </w:tc>
        <w:tc>
          <w:tcPr>
            <w:tcW w:w="3119" w:type="dxa"/>
          </w:tcPr>
          <w:p w:rsidR="006F0D1F" w:rsidRPr="009676E8" w:rsidRDefault="006F0D1F" w:rsidP="00692756">
            <w:r w:rsidRPr="009676E8">
              <w:t>Финансы и налогообложение предприятия.</w:t>
            </w:r>
          </w:p>
        </w:tc>
        <w:tc>
          <w:tcPr>
            <w:tcW w:w="6095" w:type="dxa"/>
          </w:tcPr>
          <w:p w:rsidR="006F0D1F" w:rsidRPr="009676E8" w:rsidRDefault="006F0D1F" w:rsidP="007229B1">
            <w:r w:rsidRPr="009676E8">
              <w:t>Сущность, значение и функции финансов.</w:t>
            </w:r>
          </w:p>
          <w:p w:rsidR="006F0D1F" w:rsidRPr="009676E8" w:rsidRDefault="006F0D1F" w:rsidP="007229B1">
            <w:r w:rsidRPr="009676E8">
              <w:t xml:space="preserve">Понятие  финансового механизма и основные финансовые показатели. </w:t>
            </w:r>
          </w:p>
          <w:p w:rsidR="006F0D1F" w:rsidRPr="00C06B3E" w:rsidRDefault="006F0D1F" w:rsidP="007229B1">
            <w:pPr>
              <w:pStyle w:val="BodyText2"/>
              <w:spacing w:after="0" w:line="240" w:lineRule="auto"/>
              <w:jc w:val="both"/>
            </w:pPr>
            <w:r w:rsidRPr="009676E8">
              <w:t>Особенности налогообложения предприятий. Виды налогов</w:t>
            </w:r>
            <w:r>
              <w:t xml:space="preserve"> и налоговых режимов. </w:t>
            </w:r>
          </w:p>
        </w:tc>
      </w:tr>
      <w:tr w:rsidR="006F0D1F" w:rsidRPr="002D0F2F" w:rsidTr="008D74B1">
        <w:tc>
          <w:tcPr>
            <w:tcW w:w="817" w:type="dxa"/>
          </w:tcPr>
          <w:p w:rsidR="006F0D1F" w:rsidRDefault="006F0D1F" w:rsidP="00843BD8">
            <w:pPr>
              <w:pStyle w:val="ListParagraph"/>
              <w:ind w:left="0"/>
              <w:jc w:val="both"/>
            </w:pPr>
            <w:r>
              <w:t>15</w:t>
            </w:r>
          </w:p>
        </w:tc>
        <w:tc>
          <w:tcPr>
            <w:tcW w:w="3119" w:type="dxa"/>
          </w:tcPr>
          <w:p w:rsidR="006F0D1F" w:rsidRPr="009676E8" w:rsidRDefault="006F0D1F" w:rsidP="00692756">
            <w:r w:rsidRPr="009676E8">
              <w:t>Основы планирования деятельности предприятия</w:t>
            </w:r>
          </w:p>
        </w:tc>
        <w:tc>
          <w:tcPr>
            <w:tcW w:w="6095" w:type="dxa"/>
          </w:tcPr>
          <w:p w:rsidR="006F0D1F" w:rsidRPr="009676E8" w:rsidRDefault="006F0D1F" w:rsidP="007229B1">
            <w:r w:rsidRPr="009676E8">
              <w:t xml:space="preserve">Понятие, особенности и принципы планирования деятельности предприятия. </w:t>
            </w:r>
          </w:p>
          <w:p w:rsidR="006F0D1F" w:rsidRPr="009676E8" w:rsidRDefault="006F0D1F" w:rsidP="007229B1">
            <w:r w:rsidRPr="009676E8">
              <w:t xml:space="preserve">Цели, виды и задачи планирования. </w:t>
            </w:r>
          </w:p>
          <w:p w:rsidR="006F0D1F" w:rsidRDefault="006F0D1F" w:rsidP="007229B1">
            <w:pPr>
              <w:pStyle w:val="BodyText2"/>
              <w:spacing w:after="0" w:line="240" w:lineRule="auto"/>
              <w:jc w:val="both"/>
            </w:pPr>
            <w:r w:rsidRPr="009676E8">
              <w:t>Показатели и структура планов предприятия</w:t>
            </w:r>
          </w:p>
          <w:p w:rsidR="006F0D1F" w:rsidRPr="00C06B3E" w:rsidRDefault="006F0D1F" w:rsidP="007229B1">
            <w:pPr>
              <w:pStyle w:val="BodyText2"/>
              <w:spacing w:after="0" w:line="240" w:lineRule="auto"/>
              <w:jc w:val="both"/>
            </w:pPr>
            <w:r>
              <w:t>Текущее, оперативное, долгосрочное, стратегическое планирование.</w:t>
            </w:r>
          </w:p>
        </w:tc>
      </w:tr>
      <w:tr w:rsidR="006F0D1F" w:rsidRPr="002D0F2F" w:rsidTr="008D74B1">
        <w:tc>
          <w:tcPr>
            <w:tcW w:w="817" w:type="dxa"/>
          </w:tcPr>
          <w:p w:rsidR="006F0D1F" w:rsidRDefault="006F0D1F" w:rsidP="00843BD8">
            <w:pPr>
              <w:pStyle w:val="ListParagraph"/>
              <w:ind w:left="0"/>
              <w:jc w:val="both"/>
            </w:pPr>
            <w:r>
              <w:t>16</w:t>
            </w:r>
          </w:p>
        </w:tc>
        <w:tc>
          <w:tcPr>
            <w:tcW w:w="3119" w:type="dxa"/>
          </w:tcPr>
          <w:p w:rsidR="006F0D1F" w:rsidRPr="00DB53D1" w:rsidRDefault="006F0D1F" w:rsidP="00692756">
            <w:r w:rsidRPr="00DB53D1">
              <w:rPr>
                <w:bCs/>
              </w:rPr>
              <w:t>Инвестиции и инновации в деятельности предприятия</w:t>
            </w:r>
            <w:r>
              <w:rPr>
                <w:bCs/>
              </w:rPr>
              <w:t>(НТП)</w:t>
            </w:r>
          </w:p>
        </w:tc>
        <w:tc>
          <w:tcPr>
            <w:tcW w:w="6095" w:type="dxa"/>
          </w:tcPr>
          <w:p w:rsidR="006F0D1F" w:rsidRPr="009676E8" w:rsidRDefault="006F0D1F" w:rsidP="007229B1">
            <w:r w:rsidRPr="009676E8">
              <w:t>Сущность и содержание понятия инновация. Современные инновационные тенденции в отраслях.</w:t>
            </w:r>
          </w:p>
          <w:p w:rsidR="006F0D1F" w:rsidRDefault="006F0D1F" w:rsidP="007229B1">
            <w:pPr>
              <w:pStyle w:val="BodyText2"/>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F0D1F" w:rsidRPr="00C06B3E" w:rsidRDefault="006F0D1F" w:rsidP="007229B1">
            <w:pPr>
              <w:pStyle w:val="BodyText2"/>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F0D1F" w:rsidRPr="002D0F2F" w:rsidTr="008D74B1">
        <w:tc>
          <w:tcPr>
            <w:tcW w:w="817" w:type="dxa"/>
          </w:tcPr>
          <w:p w:rsidR="006F0D1F" w:rsidRDefault="006F0D1F" w:rsidP="00843BD8">
            <w:pPr>
              <w:pStyle w:val="ListParagraph"/>
              <w:ind w:left="0"/>
              <w:jc w:val="both"/>
            </w:pPr>
            <w:r>
              <w:t>17</w:t>
            </w:r>
          </w:p>
        </w:tc>
        <w:tc>
          <w:tcPr>
            <w:tcW w:w="3119" w:type="dxa"/>
          </w:tcPr>
          <w:p w:rsidR="006F0D1F" w:rsidRPr="00DB53D1" w:rsidRDefault="006F0D1F" w:rsidP="00692756">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6095" w:type="dxa"/>
          </w:tcPr>
          <w:p w:rsidR="006F0D1F" w:rsidRPr="009676E8" w:rsidRDefault="006F0D1F" w:rsidP="007229B1">
            <w:r w:rsidRPr="009676E8">
              <w:t>Цели и функции контроллинга на предприятии.</w:t>
            </w:r>
          </w:p>
          <w:p w:rsidR="006F0D1F" w:rsidRPr="00C06B3E" w:rsidRDefault="006F0D1F" w:rsidP="007229B1">
            <w:pPr>
              <w:pStyle w:val="BodyText2"/>
              <w:spacing w:after="0" w:line="240" w:lineRule="auto"/>
              <w:jc w:val="both"/>
            </w:pPr>
            <w:r w:rsidRPr="009676E8">
              <w:t>Организация контроллинга на предприятии: схема, процесс и процедура.</w:t>
            </w:r>
            <w:r>
              <w:t xml:space="preserve"> Виды внешний и внутренний контроль.</w:t>
            </w:r>
          </w:p>
        </w:tc>
      </w:tr>
      <w:tr w:rsidR="006F0D1F" w:rsidRPr="002D0F2F" w:rsidTr="008D74B1">
        <w:tc>
          <w:tcPr>
            <w:tcW w:w="817" w:type="dxa"/>
          </w:tcPr>
          <w:p w:rsidR="006F0D1F" w:rsidRDefault="006F0D1F" w:rsidP="00843BD8">
            <w:pPr>
              <w:pStyle w:val="ListParagraph"/>
              <w:ind w:left="0"/>
              <w:jc w:val="both"/>
            </w:pPr>
            <w:r>
              <w:t>18</w:t>
            </w:r>
          </w:p>
        </w:tc>
        <w:tc>
          <w:tcPr>
            <w:tcW w:w="3119" w:type="dxa"/>
          </w:tcPr>
          <w:p w:rsidR="006F0D1F" w:rsidRDefault="006F0D1F" w:rsidP="00692756">
            <w:r>
              <w:t>Ликвидация/ реорганизация предприятия</w:t>
            </w:r>
          </w:p>
        </w:tc>
        <w:tc>
          <w:tcPr>
            <w:tcW w:w="6095" w:type="dxa"/>
          </w:tcPr>
          <w:p w:rsidR="006F0D1F" w:rsidRDefault="006F0D1F" w:rsidP="008D74B1">
            <w:pPr>
              <w:pStyle w:val="BodyText2"/>
              <w:spacing w:after="0" w:line="240" w:lineRule="auto"/>
              <w:jc w:val="both"/>
            </w:pPr>
            <w:r>
              <w:t xml:space="preserve">Реорганизация: схемы, порядок проведения, причины и последствия. </w:t>
            </w:r>
          </w:p>
          <w:p w:rsidR="006F0D1F" w:rsidRPr="00C06B3E" w:rsidRDefault="006F0D1F" w:rsidP="008D74B1">
            <w:pPr>
              <w:pStyle w:val="BodyText2"/>
              <w:spacing w:after="0" w:line="240" w:lineRule="auto"/>
              <w:jc w:val="both"/>
            </w:pPr>
            <w:r>
              <w:t>Ликвидация: виды, порядок проведения. Банкротство .</w:t>
            </w:r>
          </w:p>
        </w:tc>
      </w:tr>
    </w:tbl>
    <w:p w:rsidR="006F0D1F" w:rsidRPr="00DC11F5" w:rsidRDefault="006F0D1F" w:rsidP="00D00133">
      <w:pPr>
        <w:autoSpaceDE w:val="0"/>
        <w:autoSpaceDN w:val="0"/>
        <w:adjustRightInd w:val="0"/>
        <w:jc w:val="both"/>
        <w:rPr>
          <w:b/>
          <w:bCs/>
          <w:i/>
          <w:iCs/>
        </w:rPr>
      </w:pPr>
    </w:p>
    <w:p w:rsidR="006F0D1F" w:rsidRPr="00DC11F5" w:rsidRDefault="006F0D1F" w:rsidP="004E5484">
      <w:pPr>
        <w:autoSpaceDE w:val="0"/>
        <w:autoSpaceDN w:val="0"/>
        <w:adjustRightInd w:val="0"/>
        <w:rPr>
          <w:b/>
        </w:rPr>
      </w:pPr>
      <w:r w:rsidRPr="008D74B1">
        <w:rPr>
          <w:b/>
        </w:rPr>
        <w:t>4.2.3. Содержание самостоятельной работы</w:t>
      </w:r>
    </w:p>
    <w:p w:rsidR="006F0D1F" w:rsidRPr="004E5484" w:rsidRDefault="006F0D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119"/>
        <w:gridCol w:w="5778"/>
      </w:tblGrid>
      <w:tr w:rsidR="006F0D1F" w:rsidRPr="007D0364" w:rsidTr="007D0364">
        <w:tc>
          <w:tcPr>
            <w:tcW w:w="817" w:type="dxa"/>
          </w:tcPr>
          <w:p w:rsidR="006F0D1F" w:rsidRPr="007D0364" w:rsidRDefault="006F0D1F" w:rsidP="007D0364">
            <w:pPr>
              <w:jc w:val="center"/>
              <w:rPr>
                <w:b/>
              </w:rPr>
            </w:pPr>
            <w:r w:rsidRPr="007D0364">
              <w:rPr>
                <w:b/>
              </w:rPr>
              <w:t>№ п/п</w:t>
            </w:r>
          </w:p>
        </w:tc>
        <w:tc>
          <w:tcPr>
            <w:tcW w:w="3119" w:type="dxa"/>
          </w:tcPr>
          <w:p w:rsidR="006F0D1F" w:rsidRPr="007D0364" w:rsidRDefault="006F0D1F" w:rsidP="007D0364">
            <w:pPr>
              <w:jc w:val="center"/>
              <w:rPr>
                <w:b/>
              </w:rPr>
            </w:pPr>
            <w:r w:rsidRPr="007D0364">
              <w:rPr>
                <w:b/>
              </w:rPr>
              <w:t>Наименование темы (раздела) дисциплины</w:t>
            </w:r>
          </w:p>
        </w:tc>
        <w:tc>
          <w:tcPr>
            <w:tcW w:w="5778" w:type="dxa"/>
          </w:tcPr>
          <w:p w:rsidR="006F0D1F" w:rsidRPr="007D0364" w:rsidRDefault="006F0D1F" w:rsidP="007D0364">
            <w:pPr>
              <w:jc w:val="center"/>
              <w:rPr>
                <w:b/>
              </w:rPr>
            </w:pPr>
            <w:r w:rsidRPr="007D0364">
              <w:rPr>
                <w:b/>
              </w:rPr>
              <w:t>Формы и тематика самостоятельной работы</w:t>
            </w:r>
          </w:p>
        </w:tc>
      </w:tr>
      <w:tr w:rsidR="006F0D1F" w:rsidRPr="007D0364" w:rsidTr="007D0364">
        <w:tc>
          <w:tcPr>
            <w:tcW w:w="817" w:type="dxa"/>
          </w:tcPr>
          <w:p w:rsidR="006F0D1F" w:rsidRPr="007D0364" w:rsidRDefault="006F0D1F" w:rsidP="007D0364">
            <w:pPr>
              <w:pStyle w:val="ListParagraph"/>
              <w:ind w:left="0"/>
            </w:pPr>
            <w:r w:rsidRPr="007D0364">
              <w:t>1.</w:t>
            </w:r>
          </w:p>
        </w:tc>
        <w:tc>
          <w:tcPr>
            <w:tcW w:w="3119" w:type="dxa"/>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F0D1F" w:rsidRPr="007D0364" w:rsidRDefault="006F0D1F"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229B1">
        <w:trPr>
          <w:trHeight w:val="273"/>
        </w:trPr>
        <w:tc>
          <w:tcPr>
            <w:tcW w:w="817" w:type="dxa"/>
          </w:tcPr>
          <w:p w:rsidR="006F0D1F" w:rsidRPr="007D0364" w:rsidRDefault="006F0D1F" w:rsidP="007D0364">
            <w:pPr>
              <w:pStyle w:val="ListParagraph"/>
              <w:ind w:left="0"/>
            </w:pPr>
            <w:r w:rsidRPr="007D0364">
              <w:t>2.</w:t>
            </w:r>
          </w:p>
        </w:tc>
        <w:tc>
          <w:tcPr>
            <w:tcW w:w="3119" w:type="dxa"/>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F0D1F" w:rsidRPr="007D0364" w:rsidRDefault="006F0D1F"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F0D1F" w:rsidRPr="007D0364" w:rsidRDefault="006F0D1F" w:rsidP="007D0364">
            <w:pPr>
              <w:shd w:val="clear" w:color="auto" w:fill="FFFFFF"/>
              <w:jc w:val="both"/>
              <w:rPr>
                <w:color w:val="000000"/>
              </w:rPr>
            </w:pPr>
            <w:r>
              <w:rPr>
                <w:color w:val="000000"/>
              </w:rPr>
              <w:t>Понятие юридическое лицо.</w:t>
            </w: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ListParagraph"/>
              <w:ind w:left="0"/>
              <w:jc w:val="both"/>
            </w:pPr>
            <w:r w:rsidRPr="007D0364">
              <w:t>3.</w:t>
            </w:r>
          </w:p>
        </w:tc>
        <w:tc>
          <w:tcPr>
            <w:tcW w:w="3119" w:type="dxa"/>
          </w:tcPr>
          <w:p w:rsidR="006F0D1F" w:rsidRPr="00DB53D1" w:rsidRDefault="006F0D1F" w:rsidP="00365BF1">
            <w:pPr>
              <w:rPr>
                <w:color w:val="000000"/>
              </w:rPr>
            </w:pPr>
            <w:r w:rsidRPr="00DB53D1">
              <w:t>Государственное регулирование деятельности предприятия</w:t>
            </w:r>
          </w:p>
        </w:tc>
        <w:tc>
          <w:tcPr>
            <w:tcW w:w="5778" w:type="dxa"/>
          </w:tcPr>
          <w:p w:rsidR="006F0D1F" w:rsidRPr="007D0364" w:rsidRDefault="006F0D1F" w:rsidP="007D0364">
            <w:pPr>
              <w:tabs>
                <w:tab w:val="left" w:pos="851"/>
              </w:tabs>
              <w:jc w:val="both"/>
            </w:pPr>
            <w:r>
              <w:t>Порядок регистрации предприятия. Требования государственных органов к организации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ListParagraph"/>
              <w:ind w:left="0"/>
              <w:jc w:val="both"/>
            </w:pPr>
            <w:r w:rsidRPr="007D0364">
              <w:t>4.</w:t>
            </w:r>
          </w:p>
        </w:tc>
        <w:tc>
          <w:tcPr>
            <w:tcW w:w="3119" w:type="dxa"/>
          </w:tcPr>
          <w:p w:rsidR="006F0D1F" w:rsidRPr="00DB53D1" w:rsidRDefault="006F0D1F" w:rsidP="00365BF1">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F0D1F" w:rsidRPr="007D0364" w:rsidRDefault="006F0D1F" w:rsidP="007D0364">
            <w:pPr>
              <w:jc w:val="both"/>
            </w:pPr>
            <w:r>
              <w:t>Состав и описание  материальных ресурсов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r w:rsidRPr="007D0364">
              <w:t>5.</w:t>
            </w:r>
          </w:p>
        </w:tc>
        <w:tc>
          <w:tcPr>
            <w:tcW w:w="3119" w:type="dxa"/>
          </w:tcPr>
          <w:p w:rsidR="006F0D1F" w:rsidRPr="00DB53D1" w:rsidRDefault="006F0D1F" w:rsidP="00365BF1">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F0D1F" w:rsidRPr="007D0364" w:rsidRDefault="006F0D1F"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ListParagraph"/>
              <w:ind w:left="0"/>
              <w:jc w:val="both"/>
            </w:pPr>
            <w:r w:rsidRPr="007D0364">
              <w:t>6.</w:t>
            </w:r>
          </w:p>
        </w:tc>
        <w:tc>
          <w:tcPr>
            <w:tcW w:w="3119"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F0D1F" w:rsidRPr="007D0364" w:rsidRDefault="006F0D1F"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r w:rsidRPr="007D0364">
              <w:t>7.</w:t>
            </w:r>
          </w:p>
        </w:tc>
        <w:tc>
          <w:tcPr>
            <w:tcW w:w="3119"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F0D1F" w:rsidRPr="007D0364" w:rsidRDefault="006F0D1F"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r w:rsidRPr="007D0364">
              <w:t>8.</w:t>
            </w:r>
          </w:p>
        </w:tc>
        <w:tc>
          <w:tcPr>
            <w:tcW w:w="3119"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F0D1F" w:rsidRPr="007D0364" w:rsidRDefault="006F0D1F"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r w:rsidRPr="007D0364">
              <w:t>9.</w:t>
            </w:r>
          </w:p>
        </w:tc>
        <w:tc>
          <w:tcPr>
            <w:tcW w:w="3119" w:type="dxa"/>
          </w:tcPr>
          <w:p w:rsidR="006F0D1F" w:rsidRPr="00DB53D1" w:rsidRDefault="006F0D1F" w:rsidP="00365BF1">
            <w:r w:rsidRPr="00DB53D1">
              <w:t>Цены и ценообразование на предприятии.</w:t>
            </w:r>
          </w:p>
        </w:tc>
        <w:tc>
          <w:tcPr>
            <w:tcW w:w="5778" w:type="dxa"/>
          </w:tcPr>
          <w:p w:rsidR="006F0D1F" w:rsidRPr="007D0364" w:rsidRDefault="006F0D1F" w:rsidP="007D0364">
            <w:pPr>
              <w:shd w:val="clear" w:color="auto" w:fill="FFFFFF"/>
              <w:jc w:val="both"/>
              <w:rPr>
                <w:color w:val="000000"/>
              </w:rPr>
            </w:pPr>
            <w:r>
              <w:t>Ценовая политика предприятия. Виды цен.</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0472E3" w:rsidRDefault="006F0D1F" w:rsidP="00365BF1">
            <w:r w:rsidRPr="009676E8">
              <w:t>Организационная структура предприятия.</w:t>
            </w:r>
          </w:p>
        </w:tc>
        <w:tc>
          <w:tcPr>
            <w:tcW w:w="5778" w:type="dxa"/>
          </w:tcPr>
          <w:p w:rsidR="006F0D1F" w:rsidRPr="007D0364" w:rsidRDefault="006F0D1F"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F0D1F"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9676E8" w:rsidRDefault="006F0D1F" w:rsidP="00365BF1">
            <w:r w:rsidRPr="009676E8">
              <w:t>Трудовые ресурсы на предприятии.</w:t>
            </w:r>
          </w:p>
        </w:tc>
        <w:tc>
          <w:tcPr>
            <w:tcW w:w="5778" w:type="dxa"/>
          </w:tcPr>
          <w:p w:rsidR="006F0D1F" w:rsidRPr="00187C02" w:rsidRDefault="006F0D1F"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9676E8" w:rsidRDefault="006F0D1F" w:rsidP="00365BF1">
            <w:r w:rsidRPr="009676E8">
              <w:t>Заработная плата и стимулирование труда на</w:t>
            </w:r>
            <w:r>
              <w:t xml:space="preserve"> предприятии</w:t>
            </w:r>
          </w:p>
        </w:tc>
        <w:tc>
          <w:tcPr>
            <w:tcW w:w="5778" w:type="dxa"/>
          </w:tcPr>
          <w:p w:rsidR="006F0D1F" w:rsidRPr="007D0364" w:rsidRDefault="006F0D1F"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9676E8" w:rsidRDefault="006F0D1F" w:rsidP="00365BF1">
            <w:r w:rsidRPr="009676E8">
              <w:t>Прибыль и хозяйственный расчет предприятия.</w:t>
            </w:r>
          </w:p>
        </w:tc>
        <w:tc>
          <w:tcPr>
            <w:tcW w:w="5778" w:type="dxa"/>
          </w:tcPr>
          <w:p w:rsidR="006F0D1F" w:rsidRPr="00187C02" w:rsidRDefault="006F0D1F" w:rsidP="00187C02">
            <w:pPr>
              <w:shd w:val="clear" w:color="auto" w:fill="FFFFFF"/>
              <w:jc w:val="both"/>
            </w:pPr>
            <w:r>
              <w:t xml:space="preserve">Прибыль: виды и порядок формирования. </w:t>
            </w:r>
            <w:r w:rsidRPr="00187C02">
              <w:t>Система общехозяйственного расчета и пути её совершенствования.Сущность,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9676E8" w:rsidRDefault="006F0D1F" w:rsidP="00365BF1">
            <w:r w:rsidRPr="009676E8">
              <w:t>Финансы и налогообложение предприятия.</w:t>
            </w:r>
          </w:p>
        </w:tc>
        <w:tc>
          <w:tcPr>
            <w:tcW w:w="5778" w:type="dxa"/>
          </w:tcPr>
          <w:p w:rsidR="006F0D1F" w:rsidRPr="007D0364" w:rsidRDefault="006F0D1F"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9676E8" w:rsidRDefault="006F0D1F" w:rsidP="00365BF1">
            <w:r w:rsidRPr="009676E8">
              <w:t>Основы планирования деятельности предприятия</w:t>
            </w:r>
          </w:p>
        </w:tc>
        <w:tc>
          <w:tcPr>
            <w:tcW w:w="5778" w:type="dxa"/>
          </w:tcPr>
          <w:p w:rsidR="006F0D1F" w:rsidRPr="007D0364" w:rsidRDefault="006F0D1F" w:rsidP="007D0364">
            <w:pPr>
              <w:shd w:val="clear" w:color="auto" w:fill="FFFFFF"/>
              <w:jc w:val="both"/>
              <w:rPr>
                <w:color w:val="000000"/>
              </w:rPr>
            </w:pPr>
            <w:r>
              <w:t xml:space="preserve">Виды планирования. Стратегическое планирование. Бизнес-планирование.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DB53D1" w:rsidRDefault="006F0D1F" w:rsidP="00365BF1">
            <w:r w:rsidRPr="00DB53D1">
              <w:rPr>
                <w:bCs/>
              </w:rPr>
              <w:t>Инвестиции и инновации в деятельности предприятия</w:t>
            </w:r>
            <w:r>
              <w:rPr>
                <w:bCs/>
              </w:rPr>
              <w:t xml:space="preserve"> (НТП)</w:t>
            </w:r>
          </w:p>
        </w:tc>
        <w:tc>
          <w:tcPr>
            <w:tcW w:w="5778" w:type="dxa"/>
          </w:tcPr>
          <w:p w:rsidR="006F0D1F" w:rsidRPr="00187C02" w:rsidRDefault="006F0D1F"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ListParagraph"/>
              <w:ind w:left="0"/>
              <w:jc w:val="both"/>
            </w:pPr>
          </w:p>
        </w:tc>
        <w:tc>
          <w:tcPr>
            <w:tcW w:w="3119" w:type="dxa"/>
          </w:tcPr>
          <w:p w:rsidR="006F0D1F" w:rsidRPr="00DB53D1" w:rsidRDefault="006F0D1F" w:rsidP="00365BF1">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5778" w:type="dxa"/>
          </w:tcPr>
          <w:p w:rsidR="006F0D1F" w:rsidRPr="007D0364" w:rsidRDefault="006F0D1F" w:rsidP="007D0364">
            <w:pPr>
              <w:shd w:val="clear" w:color="auto" w:fill="FFFFFF"/>
              <w:jc w:val="both"/>
              <w:rPr>
                <w:color w:val="000000"/>
              </w:rPr>
            </w:pPr>
            <w:r>
              <w:t xml:space="preserve">Контроллинг: функции и отличия от контроля. Концепции контроллинга. Контроль на предприятии.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C06B3E" w:rsidTr="007D0364">
        <w:tc>
          <w:tcPr>
            <w:tcW w:w="817" w:type="dxa"/>
          </w:tcPr>
          <w:p w:rsidR="006F0D1F" w:rsidRPr="007D0364" w:rsidRDefault="006F0D1F" w:rsidP="007D0364">
            <w:pPr>
              <w:pStyle w:val="ListParagraph"/>
              <w:ind w:left="0"/>
              <w:jc w:val="both"/>
            </w:pPr>
          </w:p>
        </w:tc>
        <w:tc>
          <w:tcPr>
            <w:tcW w:w="3119" w:type="dxa"/>
          </w:tcPr>
          <w:p w:rsidR="006F0D1F" w:rsidRDefault="006F0D1F" w:rsidP="00365BF1">
            <w:r>
              <w:t>Ликвидация/ реорганизация предприятия</w:t>
            </w:r>
          </w:p>
        </w:tc>
        <w:tc>
          <w:tcPr>
            <w:tcW w:w="5778" w:type="dxa"/>
          </w:tcPr>
          <w:p w:rsidR="006F0D1F" w:rsidRPr="00110A23" w:rsidRDefault="006F0D1F" w:rsidP="007D0364">
            <w:pPr>
              <w:jc w:val="both"/>
            </w:pPr>
            <w:r w:rsidRPr="00110A23">
              <w:t xml:space="preserve">Ликвидация предприятий </w:t>
            </w:r>
          </w:p>
          <w:p w:rsidR="006F0D1F" w:rsidRPr="00110A23" w:rsidRDefault="006F0D1F" w:rsidP="007D0364">
            <w:pPr>
              <w:jc w:val="both"/>
            </w:pPr>
            <w:r w:rsidRPr="00110A23">
              <w:t xml:space="preserve">Реорганизация предприятий </w:t>
            </w:r>
          </w:p>
          <w:p w:rsidR="006F0D1F" w:rsidRPr="00110A23" w:rsidRDefault="006F0D1F" w:rsidP="007D0364">
            <w:pPr>
              <w:jc w:val="both"/>
            </w:pPr>
            <w:r w:rsidRPr="00110A23">
              <w:t xml:space="preserve">Банкротство организаций </w:t>
            </w:r>
          </w:p>
          <w:p w:rsidR="006F0D1F" w:rsidRDefault="006F0D1F" w:rsidP="007D0364">
            <w:pPr>
              <w:jc w:val="both"/>
            </w:pPr>
            <w:r w:rsidRPr="00110A23">
              <w:t>Институт банкротства</w:t>
            </w:r>
          </w:p>
          <w:p w:rsidR="006F0D1F" w:rsidRPr="007D0364" w:rsidRDefault="006F0D1F" w:rsidP="007D0364">
            <w:pPr>
              <w:jc w:val="both"/>
            </w:pPr>
          </w:p>
          <w:p w:rsidR="006F0D1F" w:rsidRPr="00110A23" w:rsidRDefault="006F0D1F" w:rsidP="007D0364">
            <w:pPr>
              <w:shd w:val="clear" w:color="auto" w:fill="FFFFFF"/>
              <w:jc w:val="both"/>
            </w:pPr>
            <w:r w:rsidRPr="00110A23">
              <w:t>Работа со справочными материалами</w:t>
            </w:r>
          </w:p>
          <w:p w:rsidR="006F0D1F" w:rsidRPr="00110A23" w:rsidRDefault="006F0D1F" w:rsidP="007D0364">
            <w:pPr>
              <w:shd w:val="clear" w:color="auto" w:fill="FFFFFF"/>
              <w:jc w:val="both"/>
            </w:pPr>
            <w:r w:rsidRPr="00110A23">
              <w:t>Работа с Интернет-ресурсами</w:t>
            </w:r>
          </w:p>
          <w:p w:rsidR="006F0D1F" w:rsidRPr="00C06B3E" w:rsidRDefault="006F0D1F" w:rsidP="007D0364">
            <w:pPr>
              <w:jc w:val="both"/>
            </w:pPr>
            <w:r w:rsidRPr="007D0364">
              <w:t>Подготовка презентации.</w:t>
            </w:r>
          </w:p>
        </w:tc>
      </w:tr>
    </w:tbl>
    <w:p w:rsidR="006F0D1F" w:rsidRDefault="006F0D1F" w:rsidP="006774E3">
      <w:pPr>
        <w:autoSpaceDE w:val="0"/>
        <w:autoSpaceDN w:val="0"/>
        <w:adjustRightInd w:val="0"/>
        <w:ind w:left="360"/>
        <w:jc w:val="both"/>
        <w:rPr>
          <w:b/>
          <w:bCs/>
          <w:i/>
          <w:iCs/>
        </w:rPr>
      </w:pPr>
    </w:p>
    <w:p w:rsidR="006F0D1F" w:rsidRDefault="006F0D1F" w:rsidP="006774E3">
      <w:pPr>
        <w:autoSpaceDE w:val="0"/>
        <w:autoSpaceDN w:val="0"/>
        <w:adjustRightInd w:val="0"/>
        <w:ind w:left="360"/>
        <w:jc w:val="both"/>
        <w:rPr>
          <w:b/>
          <w:bCs/>
          <w:i/>
          <w:iCs/>
        </w:rPr>
      </w:pPr>
    </w:p>
    <w:p w:rsidR="006F0D1F" w:rsidRPr="006774E3" w:rsidRDefault="006F0D1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0D1F" w:rsidRPr="00703AA4" w:rsidRDefault="006F0D1F" w:rsidP="00703AA4">
      <w:pPr>
        <w:ind w:firstLine="709"/>
        <w:jc w:val="both"/>
        <w:rPr>
          <w:color w:val="000000"/>
          <w:shd w:val="clear" w:color="auto" w:fill="FFFFFF"/>
        </w:rPr>
      </w:pPr>
    </w:p>
    <w:p w:rsidR="006F0D1F" w:rsidRPr="00CC36FC" w:rsidRDefault="006F0D1F"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:электронный // Электронно-библиотечная система IPR BOOKS : [сайт]. — URL: http://www.iprbookshop.ru/85603.html</w:t>
      </w:r>
    </w:p>
    <w:p w:rsidR="006F0D1F" w:rsidRPr="00CC36FC" w:rsidRDefault="006F0D1F"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6F0D1F" w:rsidRPr="00CC36FC" w:rsidRDefault="006F0D1F" w:rsidP="00CC36FC">
      <w:pPr>
        <w:pStyle w:val="ListParagraph"/>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CC36FC">
      <w:pPr>
        <w:pStyle w:val="ListParagraph"/>
        <w:numPr>
          <w:ilvl w:val="0"/>
          <w:numId w:val="11"/>
        </w:numPr>
        <w:ind w:left="0" w:firstLine="709"/>
        <w:jc w:val="both"/>
        <w:rPr>
          <w:color w:val="000000"/>
          <w:shd w:val="clear" w:color="auto" w:fill="FFFFFF"/>
        </w:rPr>
      </w:pPr>
      <w:r w:rsidRPr="00CC36FC">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sidRPr="00CC36FC">
          <w:rPr>
            <w:rStyle w:val="Hyperlink"/>
            <w:shd w:val="clear" w:color="auto" w:fill="FFFFFF"/>
          </w:rPr>
          <w:t>http://www.iprbookshop.ru/85675.html</w:t>
        </w:r>
      </w:hyperlink>
    </w:p>
    <w:p w:rsidR="006F0D1F" w:rsidRPr="00703AA4" w:rsidRDefault="006F0D1F" w:rsidP="00703AA4">
      <w:pPr>
        <w:ind w:firstLine="709"/>
        <w:jc w:val="both"/>
        <w:rPr>
          <w:color w:val="000000"/>
          <w:shd w:val="clear" w:color="auto" w:fill="FFFFFF"/>
        </w:rPr>
      </w:pPr>
    </w:p>
    <w:p w:rsidR="006F0D1F" w:rsidRPr="00DC11F5" w:rsidRDefault="006F0D1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0D1F" w:rsidRPr="00DC11F5" w:rsidRDefault="006F0D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0D1F" w:rsidRPr="00DC11F5" w:rsidRDefault="006F0D1F" w:rsidP="00D00133">
      <w:pPr>
        <w:autoSpaceDE w:val="0"/>
        <w:autoSpaceDN w:val="0"/>
        <w:adjustRightInd w:val="0"/>
        <w:ind w:left="720"/>
        <w:jc w:val="both"/>
      </w:pPr>
      <w:r w:rsidRPr="00DC11F5">
        <w:t>- текущий контроль успеваемости</w:t>
      </w:r>
    </w:p>
    <w:p w:rsidR="006F0D1F" w:rsidRPr="00DC11F5" w:rsidRDefault="006F0D1F" w:rsidP="00034A75">
      <w:pPr>
        <w:autoSpaceDE w:val="0"/>
        <w:autoSpaceDN w:val="0"/>
        <w:adjustRightInd w:val="0"/>
        <w:ind w:left="720"/>
        <w:jc w:val="both"/>
      </w:pPr>
      <w:r w:rsidRPr="00DC11F5">
        <w:t>- промежуточная аттестация обучающихся по дисциплине</w:t>
      </w:r>
    </w:p>
    <w:p w:rsidR="006F0D1F" w:rsidRPr="00DC11F5" w:rsidRDefault="006F0D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0D1F" w:rsidRPr="00DC11F5" w:rsidRDefault="006F0D1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0D1F" w:rsidRPr="00DC11F5" w:rsidRDefault="006F0D1F" w:rsidP="00D00133">
      <w:pPr>
        <w:autoSpaceDE w:val="0"/>
        <w:autoSpaceDN w:val="0"/>
        <w:adjustRightInd w:val="0"/>
        <w:ind w:left="720"/>
        <w:jc w:val="both"/>
        <w:rPr>
          <w:i/>
          <w:iCs/>
        </w:rPr>
      </w:pPr>
    </w:p>
    <w:p w:rsidR="006F0D1F" w:rsidRPr="00BE57FE" w:rsidRDefault="006F0D1F" w:rsidP="004D4CFE">
      <w:pPr>
        <w:pStyle w:val="ListParagraph"/>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F0D1F" w:rsidRPr="00DC11F5" w:rsidRDefault="006F0D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2835"/>
        <w:gridCol w:w="39"/>
        <w:gridCol w:w="1842"/>
        <w:gridCol w:w="4072"/>
      </w:tblGrid>
      <w:tr w:rsidR="006F0D1F" w:rsidRPr="00DC11F5" w:rsidTr="007520D0">
        <w:tc>
          <w:tcPr>
            <w:tcW w:w="709" w:type="dxa"/>
          </w:tcPr>
          <w:p w:rsidR="006F0D1F" w:rsidRPr="00DC11F5" w:rsidRDefault="006F0D1F" w:rsidP="00935672">
            <w:pPr>
              <w:pStyle w:val="ListParagraph"/>
              <w:ind w:left="0"/>
              <w:jc w:val="center"/>
              <w:rPr>
                <w:b/>
              </w:rPr>
            </w:pPr>
            <w:r w:rsidRPr="00DC11F5">
              <w:rPr>
                <w:b/>
              </w:rPr>
              <w:t>№ п/п</w:t>
            </w:r>
          </w:p>
        </w:tc>
        <w:tc>
          <w:tcPr>
            <w:tcW w:w="2874" w:type="dxa"/>
            <w:gridSpan w:val="2"/>
          </w:tcPr>
          <w:p w:rsidR="006F0D1F" w:rsidRPr="00DC11F5" w:rsidRDefault="006F0D1F" w:rsidP="00935672">
            <w:pPr>
              <w:pStyle w:val="ListParagraph"/>
              <w:ind w:left="0"/>
              <w:jc w:val="center"/>
              <w:rPr>
                <w:b/>
              </w:rPr>
            </w:pPr>
            <w:r w:rsidRPr="00DC11F5">
              <w:rPr>
                <w:b/>
              </w:rPr>
              <w:t>Контролируемые разделы (темы)</w:t>
            </w:r>
          </w:p>
        </w:tc>
        <w:tc>
          <w:tcPr>
            <w:tcW w:w="1842" w:type="dxa"/>
          </w:tcPr>
          <w:p w:rsidR="006F0D1F" w:rsidRPr="00DC11F5" w:rsidRDefault="006F0D1F" w:rsidP="00935672">
            <w:pPr>
              <w:pStyle w:val="ListParagraph"/>
              <w:ind w:left="0"/>
              <w:jc w:val="center"/>
              <w:rPr>
                <w:b/>
              </w:rPr>
            </w:pPr>
            <w:r w:rsidRPr="00DC11F5">
              <w:rPr>
                <w:b/>
              </w:rPr>
              <w:t>Код контролируемой компетенции</w:t>
            </w:r>
          </w:p>
        </w:tc>
        <w:tc>
          <w:tcPr>
            <w:tcW w:w="4072" w:type="dxa"/>
          </w:tcPr>
          <w:p w:rsidR="006F0D1F" w:rsidRPr="00DC11F5" w:rsidRDefault="006F0D1F" w:rsidP="00935672">
            <w:pPr>
              <w:pStyle w:val="ListParagraph"/>
              <w:ind w:left="0"/>
              <w:rPr>
                <w:b/>
              </w:rPr>
            </w:pPr>
            <w:r w:rsidRPr="00DC11F5">
              <w:rPr>
                <w:b/>
              </w:rPr>
              <w:t xml:space="preserve"> Наименование оценочного средства</w:t>
            </w:r>
          </w:p>
        </w:tc>
      </w:tr>
      <w:tr w:rsidR="006F0D1F" w:rsidRPr="00DC11F5" w:rsidTr="007520D0">
        <w:tc>
          <w:tcPr>
            <w:tcW w:w="709" w:type="dxa"/>
          </w:tcPr>
          <w:p w:rsidR="006F0D1F" w:rsidRPr="00DC11F5" w:rsidRDefault="006F0D1F" w:rsidP="00F0399E">
            <w:pPr>
              <w:pStyle w:val="ListParagraph"/>
              <w:numPr>
                <w:ilvl w:val="0"/>
                <w:numId w:val="3"/>
              </w:numPr>
              <w:ind w:left="0"/>
            </w:pPr>
            <w:r>
              <w:t>1</w:t>
            </w:r>
          </w:p>
        </w:tc>
        <w:tc>
          <w:tcPr>
            <w:tcW w:w="2874" w:type="dxa"/>
            <w:gridSpan w:val="2"/>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842" w:type="dxa"/>
          </w:tcPr>
          <w:p w:rsidR="006F0D1F" w:rsidRDefault="006F0D1F" w:rsidP="00935672">
            <w:pPr>
              <w:pStyle w:val="ListParagraph"/>
              <w:ind w:left="0"/>
              <w:jc w:val="both"/>
            </w:pPr>
            <w:r>
              <w:t>ОПК-1</w:t>
            </w:r>
          </w:p>
          <w:p w:rsidR="006F0D1F" w:rsidRPr="00DC11F5" w:rsidRDefault="006F0D1F" w:rsidP="00A71F9D">
            <w:pPr>
              <w:pStyle w:val="ListParagraph"/>
              <w:ind w:left="0"/>
              <w:jc w:val="both"/>
            </w:pPr>
            <w:r>
              <w:t>ПК-7</w:t>
            </w:r>
          </w:p>
        </w:tc>
        <w:tc>
          <w:tcPr>
            <w:tcW w:w="4072" w:type="dxa"/>
          </w:tcPr>
          <w:p w:rsidR="006F0D1F" w:rsidRPr="00DC11F5" w:rsidRDefault="006F0D1F"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2</w:t>
            </w:r>
          </w:p>
        </w:tc>
        <w:tc>
          <w:tcPr>
            <w:tcW w:w="2874" w:type="dxa"/>
            <w:gridSpan w:val="2"/>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842" w:type="dxa"/>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Pr="00DC11F5" w:rsidRDefault="006F0D1F" w:rsidP="00233F69">
            <w:pPr>
              <w:pStyle w:val="ListParagraph"/>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ListParagraph"/>
              <w:numPr>
                <w:ilvl w:val="0"/>
                <w:numId w:val="3"/>
              </w:numPr>
              <w:ind w:left="0"/>
            </w:pPr>
            <w:r>
              <w:t>3</w:t>
            </w:r>
          </w:p>
        </w:tc>
        <w:tc>
          <w:tcPr>
            <w:tcW w:w="2874" w:type="dxa"/>
            <w:gridSpan w:val="2"/>
          </w:tcPr>
          <w:p w:rsidR="006F0D1F" w:rsidRPr="00DB53D1" w:rsidRDefault="006F0D1F" w:rsidP="00365BF1">
            <w:pPr>
              <w:rPr>
                <w:color w:val="000000"/>
              </w:rPr>
            </w:pPr>
            <w:r w:rsidRPr="00DB53D1">
              <w:t>Государственное регулирование деятельности предприятия</w:t>
            </w:r>
          </w:p>
        </w:tc>
        <w:tc>
          <w:tcPr>
            <w:tcW w:w="1842" w:type="dxa"/>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Pr="00DC11F5" w:rsidRDefault="006F0D1F" w:rsidP="0065192A">
            <w:pPr>
              <w:pStyle w:val="ListParagraph"/>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ListParagraph"/>
              <w:numPr>
                <w:ilvl w:val="0"/>
                <w:numId w:val="3"/>
              </w:numPr>
              <w:ind w:left="0"/>
            </w:pPr>
            <w:r>
              <w:t>4</w:t>
            </w:r>
          </w:p>
        </w:tc>
        <w:tc>
          <w:tcPr>
            <w:tcW w:w="2835" w:type="dxa"/>
          </w:tcPr>
          <w:p w:rsidR="006F0D1F" w:rsidRPr="00DB53D1" w:rsidRDefault="006F0D1F" w:rsidP="00365BF1">
            <w:pPr>
              <w:pStyle w:val="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Pr="00DC11F5" w:rsidRDefault="006F0D1F" w:rsidP="0065192A">
            <w:pPr>
              <w:pStyle w:val="ListParagraph"/>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ListParagraph"/>
              <w:numPr>
                <w:ilvl w:val="0"/>
                <w:numId w:val="3"/>
              </w:numPr>
              <w:ind w:left="0"/>
            </w:pPr>
            <w:r>
              <w:t>5</w:t>
            </w:r>
          </w:p>
        </w:tc>
        <w:tc>
          <w:tcPr>
            <w:tcW w:w="2835" w:type="dxa"/>
          </w:tcPr>
          <w:p w:rsidR="006F0D1F" w:rsidRPr="00DB53D1" w:rsidRDefault="006F0D1F" w:rsidP="00365BF1">
            <w:pPr>
              <w:pStyle w:val="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Pr="00DC11F5" w:rsidRDefault="006F0D1F" w:rsidP="005C2B3C">
            <w:pPr>
              <w:pStyle w:val="ListParagraph"/>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ListParagraph"/>
              <w:numPr>
                <w:ilvl w:val="0"/>
                <w:numId w:val="3"/>
              </w:numPr>
              <w:ind w:left="0"/>
            </w:pPr>
            <w:r>
              <w:t>6</w:t>
            </w:r>
          </w:p>
        </w:tc>
        <w:tc>
          <w:tcPr>
            <w:tcW w:w="2835"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Pr="00DC11F5"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7</w:t>
            </w:r>
          </w:p>
        </w:tc>
        <w:tc>
          <w:tcPr>
            <w:tcW w:w="2835"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8</w:t>
            </w:r>
          </w:p>
        </w:tc>
        <w:tc>
          <w:tcPr>
            <w:tcW w:w="2835" w:type="dxa"/>
          </w:tcPr>
          <w:p w:rsidR="006F0D1F" w:rsidRPr="00DB53D1" w:rsidRDefault="006F0D1F" w:rsidP="00365BF1">
            <w:pPr>
              <w:pStyle w:val="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233F69">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9</w:t>
            </w:r>
          </w:p>
        </w:tc>
        <w:tc>
          <w:tcPr>
            <w:tcW w:w="2835" w:type="dxa"/>
          </w:tcPr>
          <w:p w:rsidR="006F0D1F" w:rsidRPr="00DB53D1" w:rsidRDefault="006F0D1F" w:rsidP="00365BF1">
            <w:r w:rsidRPr="00DB53D1">
              <w:t>Цены и ценообразование на предприятии.</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10</w:t>
            </w:r>
          </w:p>
        </w:tc>
        <w:tc>
          <w:tcPr>
            <w:tcW w:w="2835" w:type="dxa"/>
          </w:tcPr>
          <w:p w:rsidR="006F0D1F" w:rsidRPr="000472E3" w:rsidRDefault="006F0D1F" w:rsidP="00365BF1">
            <w:r w:rsidRPr="009676E8">
              <w:t>Организационная структура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11</w:t>
            </w:r>
          </w:p>
        </w:tc>
        <w:tc>
          <w:tcPr>
            <w:tcW w:w="2835" w:type="dxa"/>
          </w:tcPr>
          <w:p w:rsidR="006F0D1F" w:rsidRPr="009676E8" w:rsidRDefault="006F0D1F" w:rsidP="00365BF1">
            <w:r w:rsidRPr="009676E8">
              <w:t>Трудовые ресурсы на предприятии.</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12</w:t>
            </w:r>
          </w:p>
        </w:tc>
        <w:tc>
          <w:tcPr>
            <w:tcW w:w="2835" w:type="dxa"/>
          </w:tcPr>
          <w:p w:rsidR="006F0D1F" w:rsidRPr="009676E8" w:rsidRDefault="006F0D1F" w:rsidP="00365BF1">
            <w:r w:rsidRPr="009676E8">
              <w:t>Заработная плата и стимулирование труда на</w:t>
            </w:r>
            <w:r>
              <w:t xml:space="preserve"> предприятии</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13</w:t>
            </w:r>
          </w:p>
        </w:tc>
        <w:tc>
          <w:tcPr>
            <w:tcW w:w="2835" w:type="dxa"/>
          </w:tcPr>
          <w:p w:rsidR="006F0D1F" w:rsidRPr="009676E8" w:rsidRDefault="006F0D1F" w:rsidP="00365BF1">
            <w:r w:rsidRPr="009676E8">
              <w:t>Прибыль и хозяйственный расчет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14</w:t>
            </w:r>
          </w:p>
        </w:tc>
        <w:tc>
          <w:tcPr>
            <w:tcW w:w="2835" w:type="dxa"/>
          </w:tcPr>
          <w:p w:rsidR="006F0D1F" w:rsidRPr="009676E8" w:rsidRDefault="006F0D1F" w:rsidP="00365BF1">
            <w:r w:rsidRPr="009676E8">
              <w:t>Финансы и налогообложение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15</w:t>
            </w:r>
          </w:p>
        </w:tc>
        <w:tc>
          <w:tcPr>
            <w:tcW w:w="2835" w:type="dxa"/>
          </w:tcPr>
          <w:p w:rsidR="006F0D1F" w:rsidRPr="009676E8" w:rsidRDefault="006F0D1F" w:rsidP="00365BF1">
            <w:r w:rsidRPr="009676E8">
              <w:t>Основы планирования деятельности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16</w:t>
            </w:r>
          </w:p>
        </w:tc>
        <w:tc>
          <w:tcPr>
            <w:tcW w:w="2835" w:type="dxa"/>
          </w:tcPr>
          <w:p w:rsidR="006F0D1F" w:rsidRPr="00DB53D1" w:rsidRDefault="006F0D1F" w:rsidP="00365BF1">
            <w:r w:rsidRPr="00DB53D1">
              <w:rPr>
                <w:bCs/>
              </w:rPr>
              <w:t>Инвестиции и инновации в деятельности предприятия</w:t>
            </w:r>
            <w:r>
              <w:rPr>
                <w:bCs/>
              </w:rPr>
              <w:t>(НТП)</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17</w:t>
            </w:r>
          </w:p>
        </w:tc>
        <w:tc>
          <w:tcPr>
            <w:tcW w:w="2835" w:type="dxa"/>
          </w:tcPr>
          <w:p w:rsidR="006F0D1F" w:rsidRPr="00DB53D1" w:rsidRDefault="006F0D1F" w:rsidP="00365BF1">
            <w:pPr>
              <w:pStyle w:val="Heading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Сущность, задачи, функции и  виды котроллинга на предприятии</w:t>
            </w:r>
          </w:p>
        </w:tc>
        <w:tc>
          <w:tcPr>
            <w:tcW w:w="1881" w:type="dxa"/>
            <w:gridSpan w:val="2"/>
          </w:tcPr>
          <w:p w:rsidR="006F0D1F" w:rsidRDefault="006F0D1F" w:rsidP="00A71F9D">
            <w:pPr>
              <w:pStyle w:val="ListParagraph"/>
              <w:ind w:left="0"/>
              <w:jc w:val="both"/>
            </w:pPr>
            <w:r>
              <w:t>ОПК-1</w:t>
            </w:r>
          </w:p>
          <w:p w:rsidR="006F0D1F" w:rsidRDefault="006F0D1F" w:rsidP="00A71F9D">
            <w:r>
              <w:t>ПК-7</w:t>
            </w:r>
          </w:p>
        </w:tc>
        <w:tc>
          <w:tcPr>
            <w:tcW w:w="4072" w:type="dxa"/>
          </w:tcPr>
          <w:p w:rsidR="006F0D1F" w:rsidRDefault="006F0D1F" w:rsidP="000F229C">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ListParagraph"/>
              <w:numPr>
                <w:ilvl w:val="0"/>
                <w:numId w:val="3"/>
              </w:numPr>
              <w:ind w:left="0"/>
            </w:pPr>
            <w:r>
              <w:t>18</w:t>
            </w:r>
          </w:p>
        </w:tc>
        <w:tc>
          <w:tcPr>
            <w:tcW w:w="2835" w:type="dxa"/>
          </w:tcPr>
          <w:p w:rsidR="006F0D1F" w:rsidRDefault="006F0D1F" w:rsidP="00365BF1">
            <w:r>
              <w:t>Ликвидация/ реорганизация предприятия</w:t>
            </w:r>
          </w:p>
        </w:tc>
        <w:tc>
          <w:tcPr>
            <w:tcW w:w="1881" w:type="dxa"/>
            <w:gridSpan w:val="2"/>
          </w:tcPr>
          <w:p w:rsidR="006F0D1F" w:rsidRDefault="006F0D1F" w:rsidP="00A71F9D">
            <w:pPr>
              <w:pStyle w:val="ListParagraph"/>
              <w:ind w:left="0"/>
              <w:jc w:val="both"/>
            </w:pPr>
            <w:r>
              <w:t>ОПК-1</w:t>
            </w:r>
          </w:p>
          <w:p w:rsidR="006F0D1F" w:rsidRDefault="006F0D1F" w:rsidP="00A71F9D">
            <w:pPr>
              <w:pStyle w:val="ListParagraph"/>
              <w:ind w:left="0"/>
              <w:jc w:val="both"/>
            </w:pPr>
            <w:r>
              <w:t>ПК-7</w:t>
            </w:r>
          </w:p>
        </w:tc>
        <w:tc>
          <w:tcPr>
            <w:tcW w:w="4072" w:type="dxa"/>
          </w:tcPr>
          <w:p w:rsidR="006F0D1F" w:rsidRDefault="006F0D1F" w:rsidP="00233F69">
            <w:pPr>
              <w:pStyle w:val="ListParagraph"/>
              <w:ind w:left="0"/>
              <w:jc w:val="both"/>
            </w:pPr>
            <w:r>
              <w:t>Вопросы к занятию</w:t>
            </w:r>
            <w:r w:rsidRPr="00DC11F5">
              <w:t xml:space="preserve">, </w:t>
            </w:r>
            <w:r>
              <w:t>защита информационного проекта (презентации)</w:t>
            </w:r>
          </w:p>
        </w:tc>
      </w:tr>
    </w:tbl>
    <w:p w:rsidR="006F0D1F" w:rsidRDefault="006F0D1F" w:rsidP="00D00133">
      <w:pPr>
        <w:autoSpaceDE w:val="0"/>
        <w:autoSpaceDN w:val="0"/>
        <w:adjustRightInd w:val="0"/>
        <w:ind w:left="720"/>
        <w:jc w:val="both"/>
        <w:rPr>
          <w:iCs/>
        </w:rPr>
      </w:pPr>
    </w:p>
    <w:p w:rsidR="006F0D1F" w:rsidRPr="00DC11F5" w:rsidRDefault="006F0D1F"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0D1F" w:rsidRDefault="006F0D1F" w:rsidP="00587B7E">
      <w:pPr>
        <w:autoSpaceDE w:val="0"/>
        <w:autoSpaceDN w:val="0"/>
        <w:adjustRightInd w:val="0"/>
        <w:ind w:left="720" w:firstLine="709"/>
        <w:jc w:val="both"/>
        <w:rPr>
          <w:i/>
          <w:iCs/>
          <w:u w:val="single"/>
        </w:rPr>
      </w:pPr>
    </w:p>
    <w:p w:rsidR="006F0D1F" w:rsidRPr="00B500B9" w:rsidRDefault="006F0D1F" w:rsidP="00587B7E">
      <w:pPr>
        <w:pStyle w:val="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F0D1F" w:rsidRPr="00B500B9" w:rsidRDefault="006F0D1F" w:rsidP="00587B7E">
      <w:pPr>
        <w:pStyle w:val="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F0D1F" w:rsidRPr="00B500B9" w:rsidRDefault="006F0D1F" w:rsidP="00587B7E">
      <w:pPr>
        <w:ind w:firstLine="709"/>
      </w:pPr>
      <w:r w:rsidRPr="00B500B9">
        <w:t xml:space="preserve">1.В чем сущность дисциплины экономика  предприятия? </w:t>
      </w:r>
    </w:p>
    <w:p w:rsidR="006F0D1F" w:rsidRPr="00B500B9" w:rsidRDefault="006F0D1F" w:rsidP="00587B7E">
      <w:pPr>
        <w:ind w:firstLine="709"/>
      </w:pPr>
      <w:r w:rsidRPr="00B500B9">
        <w:t xml:space="preserve">2. Какая существует взаимосвязь экономики предприятия и ранее изученных предметов? </w:t>
      </w:r>
    </w:p>
    <w:p w:rsidR="006F0D1F" w:rsidRPr="00B500B9" w:rsidRDefault="006F0D1F" w:rsidP="00587B7E">
      <w:pPr>
        <w:ind w:firstLine="709"/>
      </w:pPr>
      <w:r w:rsidRPr="00B500B9">
        <w:t xml:space="preserve">3. Как вы видите место дисциплины экономика предприятия  в системе обучения? </w:t>
      </w:r>
    </w:p>
    <w:p w:rsidR="006F0D1F" w:rsidRPr="00B500B9" w:rsidRDefault="006F0D1F" w:rsidP="00587B7E">
      <w:pPr>
        <w:ind w:firstLine="709"/>
      </w:pPr>
      <w:r w:rsidRPr="00B500B9">
        <w:t xml:space="preserve">4. Как можно применять полученные знания в своей практической профессиональной деятельности? </w:t>
      </w:r>
    </w:p>
    <w:p w:rsidR="006F0D1F" w:rsidRPr="00B500B9" w:rsidRDefault="006F0D1F" w:rsidP="00587B7E">
      <w:pPr>
        <w:ind w:firstLine="709"/>
      </w:pPr>
      <w:r w:rsidRPr="00B500B9">
        <w:t>5. Развитие предпринимательства в России .Этапы. Кризисы.</w:t>
      </w:r>
    </w:p>
    <w:p w:rsidR="006F0D1F" w:rsidRPr="00B500B9" w:rsidRDefault="006F0D1F" w:rsidP="00587B7E">
      <w:pPr>
        <w:ind w:firstLine="709"/>
        <w:jc w:val="both"/>
        <w:rPr>
          <w:i/>
        </w:rPr>
      </w:pPr>
    </w:p>
    <w:p w:rsidR="006F0D1F" w:rsidRPr="00B500B9" w:rsidRDefault="006F0D1F"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F0D1F" w:rsidRDefault="006F0D1F" w:rsidP="00587B7E">
      <w:pPr>
        <w:pStyle w:val="1"/>
        <w:spacing w:after="0" w:line="240" w:lineRule="auto"/>
        <w:ind w:left="0" w:firstLine="709"/>
        <w:jc w:val="both"/>
        <w:rPr>
          <w:sz w:val="24"/>
          <w:szCs w:val="24"/>
        </w:rPr>
      </w:pPr>
    </w:p>
    <w:p w:rsidR="006F0D1F" w:rsidRPr="00785612" w:rsidRDefault="006F0D1F" w:rsidP="00587B7E">
      <w:pPr>
        <w:pStyle w:val="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F0D1F" w:rsidRPr="00785612" w:rsidRDefault="006F0D1F" w:rsidP="00587B7E">
      <w:pPr>
        <w:pStyle w:val="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F0D1F" w:rsidRPr="00785612" w:rsidRDefault="006F0D1F" w:rsidP="00587B7E">
      <w:pPr>
        <w:pStyle w:val="FootnoteText"/>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F0D1F" w:rsidRPr="00785612" w:rsidRDefault="006F0D1F" w:rsidP="00587B7E">
      <w:pPr>
        <w:pStyle w:val="FootnoteText"/>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F0D1F" w:rsidRPr="00785612" w:rsidRDefault="006F0D1F" w:rsidP="00587B7E">
      <w:pPr>
        <w:pStyle w:val="FootnoteText"/>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F0D1F" w:rsidRPr="00785612" w:rsidRDefault="006F0D1F" w:rsidP="00587B7E">
      <w:pPr>
        <w:pStyle w:val="FootnoteText"/>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F0D1F" w:rsidRPr="00785612" w:rsidRDefault="006F0D1F" w:rsidP="00587B7E">
      <w:pPr>
        <w:pStyle w:val="FootnoteText"/>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F0D1F" w:rsidRPr="00785612" w:rsidRDefault="006F0D1F" w:rsidP="00587B7E">
      <w:pPr>
        <w:pStyle w:val="FootnoteText"/>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F0D1F" w:rsidRPr="00785612" w:rsidRDefault="006F0D1F" w:rsidP="00587B7E">
      <w:pPr>
        <w:pStyle w:val="FootnoteText"/>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F0D1F" w:rsidRPr="00785612" w:rsidRDefault="006F0D1F" w:rsidP="00587B7E">
      <w:pPr>
        <w:ind w:firstLine="709"/>
        <w:jc w:val="both"/>
        <w:rPr>
          <w:b/>
          <w:i/>
        </w:rPr>
      </w:pPr>
    </w:p>
    <w:p w:rsidR="006F0D1F" w:rsidRPr="00785612" w:rsidRDefault="006F0D1F"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F0D1F" w:rsidRPr="00785612" w:rsidRDefault="006F0D1F" w:rsidP="00587B7E">
      <w:pPr>
        <w:ind w:firstLine="709"/>
        <w:jc w:val="both"/>
        <w:rPr>
          <w:i/>
          <w:color w:val="000000"/>
        </w:rPr>
      </w:pPr>
      <w:r w:rsidRPr="00785612">
        <w:rPr>
          <w:i/>
          <w:color w:val="000000"/>
        </w:rPr>
        <w:t>Практическое задание</w:t>
      </w:r>
    </w:p>
    <w:p w:rsidR="006F0D1F" w:rsidRPr="00785612" w:rsidRDefault="006F0D1F"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F0D1F" w:rsidRPr="00466912" w:rsidRDefault="006F0D1F" w:rsidP="00587B7E">
      <w:pPr>
        <w:ind w:firstLine="709"/>
        <w:jc w:val="both"/>
        <w:rPr>
          <w:color w:val="000000"/>
        </w:rPr>
      </w:pPr>
    </w:p>
    <w:p w:rsidR="006F0D1F" w:rsidRPr="007531DF" w:rsidRDefault="006F0D1F" w:rsidP="00587B7E">
      <w:pPr>
        <w:pStyle w:val="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F0D1F" w:rsidRPr="00466912" w:rsidRDefault="006F0D1F" w:rsidP="00587B7E">
      <w:pPr>
        <w:ind w:firstLine="709"/>
        <w:jc w:val="both"/>
        <w:rPr>
          <w:i/>
        </w:rPr>
      </w:pPr>
      <w:r w:rsidRPr="00466912">
        <w:rPr>
          <w:i/>
        </w:rPr>
        <w:t>Вопросы к занятию</w:t>
      </w:r>
    </w:p>
    <w:p w:rsidR="006F0D1F" w:rsidRPr="009676E8" w:rsidRDefault="006F0D1F" w:rsidP="00587B7E">
      <w:pPr>
        <w:pStyle w:val="FootnoteText"/>
        <w:ind w:firstLine="709"/>
        <w:rPr>
          <w:sz w:val="24"/>
          <w:szCs w:val="24"/>
        </w:rPr>
      </w:pPr>
      <w:r w:rsidRPr="009676E8">
        <w:rPr>
          <w:sz w:val="24"/>
          <w:szCs w:val="24"/>
        </w:rPr>
        <w:t>1. Что надо понимать под термином государство?</w:t>
      </w:r>
    </w:p>
    <w:p w:rsidR="006F0D1F" w:rsidRPr="009676E8" w:rsidRDefault="006F0D1F" w:rsidP="00587B7E">
      <w:pPr>
        <w:pStyle w:val="FootnoteText"/>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6F0D1F" w:rsidRPr="009676E8" w:rsidRDefault="006F0D1F" w:rsidP="00587B7E">
      <w:pPr>
        <w:pStyle w:val="FootnoteText"/>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F0D1F" w:rsidRPr="009676E8" w:rsidRDefault="006F0D1F" w:rsidP="00587B7E">
      <w:pPr>
        <w:pStyle w:val="FootnoteText"/>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F0D1F" w:rsidRDefault="006F0D1F" w:rsidP="00587B7E">
      <w:pPr>
        <w:pStyle w:val="FootnoteText"/>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F0D1F" w:rsidRDefault="006F0D1F" w:rsidP="00587B7E">
      <w:pPr>
        <w:pStyle w:val="FootnoteText"/>
        <w:ind w:firstLine="709"/>
        <w:rPr>
          <w:sz w:val="24"/>
          <w:szCs w:val="24"/>
        </w:rPr>
      </w:pPr>
      <w:r>
        <w:rPr>
          <w:sz w:val="24"/>
          <w:szCs w:val="24"/>
        </w:rPr>
        <w:t>6. Регистрация юридического лица?</w:t>
      </w:r>
    </w:p>
    <w:p w:rsidR="006F0D1F" w:rsidRDefault="006F0D1F" w:rsidP="00587B7E">
      <w:pPr>
        <w:pStyle w:val="FootnoteText"/>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F0D1F" w:rsidRDefault="006F0D1F" w:rsidP="00587B7E">
      <w:pPr>
        <w:pStyle w:val="FootnoteText"/>
        <w:ind w:firstLine="709"/>
        <w:jc w:val="both"/>
        <w:rPr>
          <w:sz w:val="24"/>
          <w:szCs w:val="24"/>
        </w:rPr>
      </w:pPr>
      <w:r>
        <w:rPr>
          <w:sz w:val="24"/>
          <w:szCs w:val="24"/>
        </w:rPr>
        <w:t xml:space="preserve">8. Меры поддержки государством предпринимательской деятельности? </w:t>
      </w:r>
    </w:p>
    <w:p w:rsidR="006F0D1F" w:rsidRPr="009676E8" w:rsidRDefault="006F0D1F" w:rsidP="00587B7E">
      <w:pPr>
        <w:pStyle w:val="FootnoteText"/>
        <w:ind w:firstLine="709"/>
        <w:rPr>
          <w:sz w:val="24"/>
          <w:szCs w:val="24"/>
        </w:rPr>
      </w:pPr>
    </w:p>
    <w:p w:rsidR="006F0D1F" w:rsidRDefault="006F0D1F"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F0D1F" w:rsidRPr="00BB70F1" w:rsidRDefault="006F0D1F"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F0D1F" w:rsidRPr="0043057E" w:rsidRDefault="006F0D1F" w:rsidP="00587B7E">
      <w:pPr>
        <w:ind w:firstLine="709"/>
        <w:jc w:val="both"/>
      </w:pPr>
    </w:p>
    <w:p w:rsidR="006F0D1F" w:rsidRDefault="006F0D1F"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F0D1F" w:rsidRDefault="006F0D1F" w:rsidP="00587B7E">
      <w:pPr>
        <w:ind w:firstLine="709"/>
        <w:jc w:val="both"/>
        <w:rPr>
          <w:i/>
        </w:rPr>
      </w:pPr>
      <w:r w:rsidRPr="00466912">
        <w:rPr>
          <w:i/>
        </w:rPr>
        <w:t>Вопросы к занятию</w:t>
      </w:r>
    </w:p>
    <w:p w:rsidR="006F0D1F" w:rsidRDefault="006F0D1F" w:rsidP="00587B7E">
      <w:pPr>
        <w:ind w:firstLine="709"/>
        <w:jc w:val="both"/>
      </w:pPr>
      <w:r>
        <w:t xml:space="preserve">1.Материальные ресурсы организации: понятие, состав и структура. </w:t>
      </w:r>
    </w:p>
    <w:p w:rsidR="006F0D1F" w:rsidRDefault="006F0D1F" w:rsidP="00587B7E">
      <w:pPr>
        <w:ind w:firstLine="709"/>
        <w:jc w:val="both"/>
      </w:pPr>
      <w:r>
        <w:t xml:space="preserve">2. Определение потребности организации в материальных ресурсах. </w:t>
      </w:r>
    </w:p>
    <w:p w:rsidR="006F0D1F" w:rsidRDefault="006F0D1F" w:rsidP="00587B7E">
      <w:pPr>
        <w:ind w:firstLine="709"/>
        <w:jc w:val="both"/>
      </w:pPr>
      <w:r>
        <w:t xml:space="preserve">3. Обобщающие показатели оценки использования материальных ресурсов. </w:t>
      </w:r>
    </w:p>
    <w:p w:rsidR="006F0D1F" w:rsidRDefault="006F0D1F" w:rsidP="00587B7E">
      <w:pPr>
        <w:ind w:firstLine="709"/>
        <w:jc w:val="both"/>
      </w:pPr>
      <w:r>
        <w:t xml:space="preserve">4. Частные показатели оценки использования материальных ресурсов. </w:t>
      </w:r>
    </w:p>
    <w:p w:rsidR="006F0D1F" w:rsidRDefault="006F0D1F"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F0D1F" w:rsidRDefault="006F0D1F"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F0D1F" w:rsidRPr="00466912" w:rsidRDefault="006F0D1F"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Pr="005F48B9" w:rsidRDefault="006F0D1F" w:rsidP="00365BF1">
      <w:pPr>
        <w:tabs>
          <w:tab w:val="left" w:pos="993"/>
        </w:tabs>
        <w:ind w:firstLine="709"/>
        <w:jc w:val="both"/>
        <w:rPr>
          <w:b/>
        </w:rPr>
      </w:pPr>
    </w:p>
    <w:p w:rsidR="006F0D1F" w:rsidRDefault="006F0D1F"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w:t>
      </w:r>
      <w:r w:rsidRPr="00F93EC6">
        <w:t>занятие включает практическую подготовку)</w:t>
      </w:r>
    </w:p>
    <w:p w:rsidR="006F0D1F" w:rsidRDefault="006F0D1F" w:rsidP="00365BF1">
      <w:pPr>
        <w:tabs>
          <w:tab w:val="left" w:pos="993"/>
        </w:tabs>
        <w:ind w:firstLine="709"/>
        <w:jc w:val="both"/>
        <w:rPr>
          <w:bCs/>
          <w:i/>
        </w:rPr>
      </w:pPr>
      <w:r w:rsidRPr="00ED3E68">
        <w:rPr>
          <w:bCs/>
          <w:i/>
        </w:rPr>
        <w:t>Вопросы к занятию</w:t>
      </w:r>
    </w:p>
    <w:p w:rsidR="006F0D1F" w:rsidRDefault="006F0D1F" w:rsidP="00365BF1">
      <w:pPr>
        <w:pStyle w:val="ListParagraph"/>
        <w:numPr>
          <w:ilvl w:val="0"/>
          <w:numId w:val="19"/>
        </w:numPr>
        <w:tabs>
          <w:tab w:val="left" w:pos="993"/>
        </w:tabs>
        <w:ind w:left="0" w:firstLine="709"/>
        <w:jc w:val="both"/>
      </w:pPr>
      <w:r>
        <w:t>Структура основных фондов?</w:t>
      </w:r>
    </w:p>
    <w:p w:rsidR="006F0D1F" w:rsidRDefault="006F0D1F" w:rsidP="00365BF1">
      <w:pPr>
        <w:pStyle w:val="ListParagraph"/>
        <w:numPr>
          <w:ilvl w:val="0"/>
          <w:numId w:val="19"/>
        </w:numPr>
        <w:tabs>
          <w:tab w:val="left" w:pos="993"/>
        </w:tabs>
        <w:ind w:left="0" w:firstLine="709"/>
        <w:jc w:val="both"/>
      </w:pPr>
      <w:r>
        <w:t>Порядок использования основных фондов?</w:t>
      </w:r>
    </w:p>
    <w:p w:rsidR="006F0D1F" w:rsidRDefault="006F0D1F" w:rsidP="00365BF1">
      <w:pPr>
        <w:pStyle w:val="ListParagraph"/>
        <w:numPr>
          <w:ilvl w:val="0"/>
          <w:numId w:val="19"/>
        </w:numPr>
        <w:tabs>
          <w:tab w:val="left" w:pos="993"/>
        </w:tabs>
        <w:ind w:left="0" w:firstLine="709"/>
        <w:jc w:val="both"/>
      </w:pPr>
      <w:r>
        <w:t>Виды стоимости ОС?</w:t>
      </w:r>
    </w:p>
    <w:p w:rsidR="006F0D1F" w:rsidRDefault="006F0D1F" w:rsidP="00365BF1">
      <w:pPr>
        <w:pStyle w:val="ListParagraph"/>
        <w:numPr>
          <w:ilvl w:val="0"/>
          <w:numId w:val="19"/>
        </w:numPr>
        <w:tabs>
          <w:tab w:val="left" w:pos="993"/>
        </w:tabs>
        <w:ind w:left="0" w:firstLine="709"/>
        <w:jc w:val="both"/>
      </w:pPr>
      <w:r>
        <w:t>Оценка эффективности использования ОС?</w:t>
      </w:r>
    </w:p>
    <w:p w:rsidR="006F0D1F" w:rsidRDefault="006F0D1F" w:rsidP="00365BF1">
      <w:pPr>
        <w:pStyle w:val="ListParagraph"/>
        <w:numPr>
          <w:ilvl w:val="0"/>
          <w:numId w:val="19"/>
        </w:numPr>
        <w:tabs>
          <w:tab w:val="left" w:pos="993"/>
        </w:tabs>
        <w:ind w:left="0" w:firstLine="709"/>
        <w:jc w:val="both"/>
      </w:pPr>
      <w:r>
        <w:t>Амортизация?</w:t>
      </w:r>
    </w:p>
    <w:p w:rsidR="006F0D1F" w:rsidRDefault="006F0D1F" w:rsidP="00365BF1">
      <w:pPr>
        <w:pStyle w:val="ListParagraph"/>
        <w:numPr>
          <w:ilvl w:val="0"/>
          <w:numId w:val="19"/>
        </w:numPr>
        <w:tabs>
          <w:tab w:val="left" w:pos="993"/>
        </w:tabs>
        <w:ind w:left="0" w:firstLine="709"/>
        <w:jc w:val="both"/>
      </w:pPr>
      <w:r>
        <w:t>Инвентаризация?</w:t>
      </w:r>
    </w:p>
    <w:p w:rsidR="006F0D1F" w:rsidRDefault="006F0D1F" w:rsidP="00365BF1">
      <w:pPr>
        <w:pStyle w:val="ListParagraph"/>
        <w:numPr>
          <w:ilvl w:val="0"/>
          <w:numId w:val="19"/>
        </w:numPr>
        <w:tabs>
          <w:tab w:val="left" w:pos="993"/>
        </w:tabs>
        <w:ind w:left="0" w:firstLine="709"/>
        <w:jc w:val="both"/>
      </w:pPr>
      <w:r>
        <w:t>Учет движения основных фондов?</w:t>
      </w:r>
    </w:p>
    <w:p w:rsidR="006F0D1F" w:rsidRDefault="006F0D1F" w:rsidP="00365BF1">
      <w:pPr>
        <w:pStyle w:val="ListParagraph"/>
        <w:tabs>
          <w:tab w:val="left" w:pos="993"/>
        </w:tabs>
        <w:ind w:left="0" w:firstLine="709"/>
        <w:jc w:val="both"/>
      </w:pPr>
    </w:p>
    <w:p w:rsidR="006F0D1F" w:rsidRPr="007C7C85" w:rsidRDefault="006F0D1F"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365BF1">
      <w:pPr>
        <w:shd w:val="clear" w:color="auto" w:fill="FFFFFF"/>
        <w:tabs>
          <w:tab w:val="left" w:pos="993"/>
        </w:tabs>
        <w:ind w:firstLine="709"/>
        <w:jc w:val="both"/>
        <w:rPr>
          <w:bCs/>
          <w:i/>
        </w:rPr>
      </w:pPr>
    </w:p>
    <w:p w:rsidR="006F0D1F" w:rsidRDefault="006F0D1F"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6F0D1F" w:rsidRDefault="006F0D1F" w:rsidP="00365BF1">
      <w:pPr>
        <w:tabs>
          <w:tab w:val="left" w:pos="993"/>
        </w:tabs>
        <w:ind w:firstLine="709"/>
        <w:jc w:val="both"/>
        <w:rPr>
          <w:color w:val="000000"/>
        </w:rPr>
      </w:pPr>
      <w:r>
        <w:rPr>
          <w:color w:val="000000"/>
        </w:rPr>
        <w:t>Задачи различной степени сложности .</w:t>
      </w:r>
    </w:p>
    <w:p w:rsidR="006F0D1F" w:rsidRPr="00365BF1" w:rsidRDefault="006F0D1F"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F0D1F" w:rsidRPr="00365BF1" w:rsidRDefault="006F0D1F" w:rsidP="00365BF1">
      <w:pPr>
        <w:pStyle w:val="ListParagraph"/>
        <w:numPr>
          <w:ilvl w:val="0"/>
          <w:numId w:val="72"/>
        </w:numPr>
        <w:tabs>
          <w:tab w:val="left" w:pos="993"/>
        </w:tabs>
        <w:ind w:left="0" w:firstLine="709"/>
        <w:jc w:val="both"/>
        <w:rPr>
          <w:color w:val="000000"/>
        </w:rPr>
      </w:pPr>
      <w:r w:rsidRPr="00365BF1">
        <w:rPr>
          <w:color w:val="212121"/>
        </w:rPr>
        <w:t>На предприятии имеются в наличии основные фонды (тыс. руб.): основные фонды на начало года – 17430, поступило в отчетном году – 1360, в т.ч.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условии:среднегодовая стоимость здания 100тыс. руб., норма амортизации – 1,6%;среднегодовая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условии:стоимость ОПФ на начало года – 2700 тыс.руб., вводится с 15 сентября – 160 тыс.руб., выбытие с 1 мая – 180 тыс.руб. Норма амортизации равна 10%.</w:t>
      </w:r>
    </w:p>
    <w:p w:rsidR="006F0D1F" w:rsidRPr="00365BF1" w:rsidRDefault="006F0D1F" w:rsidP="00365BF1">
      <w:pPr>
        <w:pStyle w:val="ListParagraph"/>
        <w:ind w:left="709"/>
        <w:jc w:val="both"/>
        <w:rPr>
          <w:color w:val="000000"/>
        </w:rPr>
      </w:pPr>
    </w:p>
    <w:p w:rsidR="006F0D1F" w:rsidRDefault="006F0D1F"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6F0D1F" w:rsidRPr="00FA628D" w:rsidRDefault="006F0D1F" w:rsidP="00365BF1">
      <w:pPr>
        <w:pStyle w:val="1"/>
        <w:spacing w:after="0" w:line="240" w:lineRule="auto"/>
        <w:ind w:left="0" w:firstLine="709"/>
        <w:jc w:val="both"/>
        <w:rPr>
          <w:b/>
        </w:rPr>
      </w:pPr>
    </w:p>
    <w:p w:rsidR="006F0D1F" w:rsidRPr="0068288E" w:rsidRDefault="006F0D1F" w:rsidP="0068288E">
      <w:pPr>
        <w:ind w:firstLine="709"/>
        <w:jc w:val="both"/>
        <w:rPr>
          <w:i/>
        </w:rPr>
      </w:pPr>
      <w:r w:rsidRPr="0068288E">
        <w:rPr>
          <w:i/>
        </w:rPr>
        <w:t>Вопросы к занятию</w:t>
      </w:r>
    </w:p>
    <w:p w:rsidR="006F0D1F" w:rsidRPr="0068288E" w:rsidRDefault="006F0D1F" w:rsidP="0068288E">
      <w:pPr>
        <w:pStyle w:val="ListParagraph"/>
        <w:numPr>
          <w:ilvl w:val="0"/>
          <w:numId w:val="20"/>
        </w:numPr>
        <w:shd w:val="clear" w:color="auto" w:fill="FFFFFF"/>
        <w:tabs>
          <w:tab w:val="left" w:pos="993"/>
        </w:tabs>
        <w:ind w:left="0" w:firstLine="709"/>
        <w:jc w:val="both"/>
      </w:pPr>
      <w:r w:rsidRPr="0068288E">
        <w:t>Структура оборотных фондов?</w:t>
      </w:r>
    </w:p>
    <w:p w:rsidR="006F0D1F" w:rsidRPr="0068288E" w:rsidRDefault="006F0D1F" w:rsidP="0068288E">
      <w:pPr>
        <w:pStyle w:val="ListParagraph"/>
        <w:numPr>
          <w:ilvl w:val="0"/>
          <w:numId w:val="20"/>
        </w:numPr>
        <w:shd w:val="clear" w:color="auto" w:fill="FFFFFF"/>
        <w:tabs>
          <w:tab w:val="left" w:pos="993"/>
        </w:tabs>
        <w:ind w:left="0" w:firstLine="709"/>
        <w:jc w:val="both"/>
      </w:pPr>
      <w:r w:rsidRPr="0068288E">
        <w:t>Классификация оборотных фондов?</w:t>
      </w:r>
    </w:p>
    <w:p w:rsidR="006F0D1F" w:rsidRPr="0068288E" w:rsidRDefault="006F0D1F" w:rsidP="0068288E">
      <w:pPr>
        <w:pStyle w:val="ListParagraph"/>
        <w:numPr>
          <w:ilvl w:val="0"/>
          <w:numId w:val="20"/>
        </w:numPr>
        <w:shd w:val="clear" w:color="auto" w:fill="FFFFFF"/>
        <w:tabs>
          <w:tab w:val="left" w:pos="993"/>
        </w:tabs>
        <w:ind w:left="0" w:firstLine="709"/>
        <w:jc w:val="both"/>
      </w:pPr>
      <w:r w:rsidRPr="0068288E">
        <w:t>Показатели оценки оборотных фондов</w:t>
      </w:r>
      <w:r>
        <w:t>?</w:t>
      </w:r>
    </w:p>
    <w:p w:rsidR="006F0D1F" w:rsidRPr="0068288E" w:rsidRDefault="006F0D1F" w:rsidP="0068288E">
      <w:pPr>
        <w:pStyle w:val="ListParagraph"/>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F0D1F" w:rsidRPr="0068288E" w:rsidRDefault="006F0D1F" w:rsidP="0068288E">
      <w:pPr>
        <w:shd w:val="clear" w:color="auto" w:fill="FFFFFF"/>
        <w:tabs>
          <w:tab w:val="left" w:pos="993"/>
        </w:tabs>
        <w:ind w:firstLine="709"/>
        <w:jc w:val="both"/>
        <w:rPr>
          <w:i/>
        </w:rPr>
      </w:pPr>
    </w:p>
    <w:p w:rsidR="006F0D1F" w:rsidRPr="00AB7A96" w:rsidRDefault="006F0D1F" w:rsidP="0068288E">
      <w:pPr>
        <w:ind w:firstLine="709"/>
        <w:jc w:val="both"/>
        <w:rPr>
          <w:rStyle w:val="Emphasis"/>
          <w:i w:val="0"/>
          <w:iCs/>
          <w:color w:val="000000"/>
          <w:shd w:val="clear" w:color="auto" w:fill="FFFFFF"/>
        </w:rPr>
      </w:pPr>
      <w:r w:rsidRPr="00AB7A96">
        <w:rPr>
          <w:i/>
        </w:rPr>
        <w:t>Примерное практическое задание.Задача  :</w:t>
      </w:r>
      <w:r w:rsidRPr="00AB7A96">
        <w:rPr>
          <w:rStyle w:val="Emphasis"/>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F0D1F" w:rsidRPr="0068288E" w:rsidRDefault="006F0D1F" w:rsidP="0068288E">
      <w:pPr>
        <w:ind w:firstLine="709"/>
        <w:jc w:val="both"/>
        <w:rPr>
          <w:rStyle w:val="Emphasis"/>
          <w:rFonts w:ascii="Verdana" w:hAnsi="Verdana"/>
          <w:iCs/>
          <w:color w:val="000000"/>
          <w:sz w:val="19"/>
          <w:szCs w:val="19"/>
          <w:shd w:val="clear" w:color="auto" w:fill="FFFFFF"/>
        </w:rPr>
      </w:pPr>
    </w:p>
    <w:p w:rsidR="006F0D1F" w:rsidRPr="0068288E" w:rsidRDefault="006F0D1F"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6F0D1F" w:rsidRPr="0068288E" w:rsidRDefault="006F0D1F" w:rsidP="0068288E">
      <w:pPr>
        <w:pStyle w:val="ListParagraph"/>
        <w:numPr>
          <w:ilvl w:val="0"/>
          <w:numId w:val="73"/>
        </w:numPr>
        <w:tabs>
          <w:tab w:val="left" w:pos="993"/>
        </w:tabs>
        <w:ind w:left="0" w:firstLine="709"/>
        <w:jc w:val="both"/>
        <w:rPr>
          <w:rStyle w:val="Emphasis"/>
          <w:i w:val="0"/>
          <w:iCs/>
          <w:color w:val="000000"/>
          <w:shd w:val="clear" w:color="auto" w:fill="FFFFFF"/>
        </w:rPr>
      </w:pPr>
      <w:r w:rsidRPr="0068288E">
        <w:rPr>
          <w:rStyle w:val="Emphasis"/>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F0D1F" w:rsidRPr="0068288E" w:rsidRDefault="006F0D1F" w:rsidP="0068288E">
      <w:pPr>
        <w:tabs>
          <w:tab w:val="left" w:pos="993"/>
        </w:tabs>
        <w:ind w:firstLine="709"/>
        <w:jc w:val="both"/>
        <w:rPr>
          <w:rStyle w:val="Emphasis"/>
          <w:i w:val="0"/>
          <w:iCs/>
          <w:color w:val="000000"/>
          <w:shd w:val="clear" w:color="auto" w:fill="FFFFFF"/>
        </w:rPr>
      </w:pPr>
    </w:p>
    <w:p w:rsidR="006F0D1F" w:rsidRPr="0068288E" w:rsidRDefault="006F0D1F" w:rsidP="0068288E">
      <w:pPr>
        <w:tabs>
          <w:tab w:val="left" w:pos="993"/>
        </w:tabs>
        <w:ind w:firstLine="709"/>
        <w:jc w:val="both"/>
        <w:rPr>
          <w:rStyle w:val="Emphasis"/>
          <w:i w:val="0"/>
          <w:iCs/>
          <w:color w:val="000000"/>
          <w:shd w:val="clear" w:color="auto" w:fill="FFFFFF"/>
        </w:rPr>
      </w:pPr>
      <w:r w:rsidRPr="0068288E">
        <w:rPr>
          <w:rStyle w:val="Emphasis"/>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F0D1F" w:rsidRPr="0068288E" w:rsidRDefault="006F0D1F" w:rsidP="0068288E">
      <w:pPr>
        <w:tabs>
          <w:tab w:val="left" w:pos="993"/>
        </w:tabs>
        <w:ind w:firstLine="709"/>
        <w:jc w:val="both"/>
        <w:rPr>
          <w:rStyle w:val="Emphasis"/>
          <w:i w:val="0"/>
          <w:iCs/>
          <w:color w:val="000000"/>
          <w:shd w:val="clear" w:color="auto" w:fill="FFFFFF"/>
        </w:rPr>
      </w:pPr>
    </w:p>
    <w:p w:rsidR="006F0D1F" w:rsidRPr="0068288E" w:rsidRDefault="006F0D1F" w:rsidP="0068288E">
      <w:pPr>
        <w:pStyle w:val="ListParagraph"/>
        <w:tabs>
          <w:tab w:val="left" w:pos="993"/>
        </w:tabs>
        <w:ind w:left="0" w:firstLine="709"/>
        <w:jc w:val="both"/>
        <w:rPr>
          <w:b/>
          <w:i/>
        </w:rPr>
      </w:pPr>
      <w:r>
        <w:rPr>
          <w:rStyle w:val="Emphasis"/>
          <w:i w:val="0"/>
          <w:iCs/>
          <w:color w:val="000000"/>
          <w:shd w:val="clear" w:color="auto" w:fill="FFFFFF"/>
        </w:rPr>
        <w:t>3.</w:t>
      </w:r>
      <w:r w:rsidRPr="0068288E">
        <w:rPr>
          <w:rStyle w:val="Emphasis"/>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F0D1F" w:rsidRPr="0068288E" w:rsidRDefault="006F0D1F"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F0D1F" w:rsidRPr="0068288E" w:rsidRDefault="006F0D1F" w:rsidP="0068288E">
      <w:pPr>
        <w:ind w:firstLine="709"/>
        <w:jc w:val="both"/>
        <w:rPr>
          <w:b/>
          <w:i/>
        </w:rPr>
      </w:pPr>
    </w:p>
    <w:p w:rsidR="006F0D1F" w:rsidRPr="00284B75" w:rsidRDefault="006F0D1F" w:rsidP="00E66F59">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Default="006F0D1F" w:rsidP="0001303E">
      <w:pPr>
        <w:ind w:firstLine="708"/>
        <w:jc w:val="both"/>
        <w:rPr>
          <w:i/>
        </w:rPr>
      </w:pPr>
    </w:p>
    <w:p w:rsidR="006F0D1F" w:rsidRDefault="006F0D1F" w:rsidP="0001303E">
      <w:pPr>
        <w:ind w:firstLine="708"/>
        <w:jc w:val="both"/>
        <w:rPr>
          <w:i/>
        </w:rPr>
      </w:pPr>
      <w:r w:rsidRPr="002E6EA5">
        <w:rPr>
          <w:i/>
        </w:rPr>
        <w:t>Вопросы к занятию</w:t>
      </w:r>
    </w:p>
    <w:p w:rsidR="006F0D1F" w:rsidRPr="009676E8" w:rsidRDefault="006F0D1F" w:rsidP="005101C1">
      <w:pPr>
        <w:ind w:firstLine="709"/>
      </w:pPr>
      <w:r w:rsidRPr="009676E8">
        <w:t>1. Какие существуют маркетинговые стратегии?</w:t>
      </w:r>
    </w:p>
    <w:p w:rsidR="006F0D1F" w:rsidRPr="009676E8" w:rsidRDefault="006F0D1F" w:rsidP="005101C1">
      <w:pPr>
        <w:ind w:firstLine="709"/>
      </w:pPr>
      <w:r w:rsidRPr="009676E8">
        <w:t>2. Какие особенности маркетинга в сфере услуг?</w:t>
      </w:r>
    </w:p>
    <w:p w:rsidR="006F0D1F" w:rsidRPr="009676E8" w:rsidRDefault="006F0D1F" w:rsidP="005101C1">
      <w:pPr>
        <w:ind w:firstLine="709"/>
      </w:pPr>
      <w:r w:rsidRPr="009676E8">
        <w:t>3. Чем надо руководствоваться при выборе маркетинговых стратегий  предприятия?</w:t>
      </w:r>
    </w:p>
    <w:p w:rsidR="006F0D1F" w:rsidRPr="009676E8" w:rsidRDefault="006F0D1F" w:rsidP="005101C1">
      <w:pPr>
        <w:ind w:firstLine="709"/>
      </w:pPr>
      <w:r w:rsidRPr="009676E8">
        <w:t>4. В чем суть понятия конкурентоспособность?</w:t>
      </w:r>
    </w:p>
    <w:p w:rsidR="006F0D1F" w:rsidRPr="009676E8" w:rsidRDefault="006F0D1F" w:rsidP="005101C1">
      <w:pPr>
        <w:ind w:firstLine="709"/>
      </w:pPr>
      <w:r w:rsidRPr="009676E8">
        <w:t>5. Какие особенности конкурентной борьбы в сфере услуг?</w:t>
      </w:r>
    </w:p>
    <w:p w:rsidR="006F0D1F" w:rsidRPr="009676E8" w:rsidRDefault="006F0D1F" w:rsidP="005101C1">
      <w:pPr>
        <w:ind w:firstLine="709"/>
      </w:pPr>
      <w:r w:rsidRPr="009676E8">
        <w:t>6. Как конкурентоспособность зависит от выбора маркетинговых стратегий?</w:t>
      </w:r>
    </w:p>
    <w:p w:rsidR="006F0D1F" w:rsidRPr="009676E8" w:rsidRDefault="006F0D1F" w:rsidP="005101C1">
      <w:pPr>
        <w:ind w:firstLine="709"/>
      </w:pPr>
    </w:p>
    <w:p w:rsidR="006F0D1F" w:rsidRPr="0068288E" w:rsidRDefault="006F0D1F"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F0D1F" w:rsidRDefault="006F0D1F" w:rsidP="005101C1">
      <w:pPr>
        <w:shd w:val="clear" w:color="auto" w:fill="FFFFFF"/>
        <w:ind w:firstLine="709"/>
      </w:pPr>
    </w:p>
    <w:p w:rsidR="006F0D1F" w:rsidRDefault="006F0D1F" w:rsidP="00E66F59">
      <w:pPr>
        <w:shd w:val="clear" w:color="auto" w:fill="FFFFFF"/>
        <w:ind w:firstLine="709"/>
      </w:pPr>
      <w:r w:rsidRPr="00F93EC6">
        <w:rPr>
          <w:bCs/>
          <w:i/>
        </w:rPr>
        <w:t>З</w:t>
      </w:r>
      <w:r w:rsidRPr="00F93EC6">
        <w:rPr>
          <w:i/>
        </w:rPr>
        <w:t>адание для практической подготовки</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Задача № 1 Осуществите выбор целевого рынка для вашей организации.</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Пояснение к решению задачи.</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Выбор целевого рынка сбыта осуществляется в три этапа:</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1) ранжирование привлекательных рынков сбыта;</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2) детальный анализ целевого рынка;</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F0D1F" w:rsidRPr="005101C1" w:rsidRDefault="006F0D1F" w:rsidP="005101C1">
      <w:pPr>
        <w:tabs>
          <w:tab w:val="left" w:pos="709"/>
        </w:tabs>
        <w:ind w:firstLine="709"/>
        <w:jc w:val="both"/>
        <w:rPr>
          <w:rStyle w:val="Emphasis"/>
          <w:i w:val="0"/>
          <w:iCs/>
          <w:color w:val="000000"/>
          <w:shd w:val="clear" w:color="auto" w:fill="FFFFFF"/>
        </w:rPr>
      </w:pPr>
      <w:r w:rsidRPr="005101C1">
        <w:rPr>
          <w:rStyle w:val="Emphasis"/>
          <w:i w:val="0"/>
          <w:iCs/>
          <w:color w:val="000000"/>
          <w:shd w:val="clear" w:color="auto" w:fill="FFFFFF"/>
        </w:rPr>
        <w:t>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сервисности.</w:t>
      </w:r>
    </w:p>
    <w:p w:rsidR="006F0D1F" w:rsidRPr="005101C1" w:rsidRDefault="006F0D1F" w:rsidP="005101C1">
      <w:pPr>
        <w:tabs>
          <w:tab w:val="left" w:pos="993"/>
        </w:tabs>
        <w:ind w:firstLine="992"/>
        <w:jc w:val="both"/>
        <w:rPr>
          <w:rStyle w:val="Emphasis"/>
          <w:i w:val="0"/>
          <w:iCs/>
          <w:color w:val="000000"/>
          <w:shd w:val="clear" w:color="auto" w:fill="FFFFFF"/>
        </w:rPr>
      </w:pPr>
      <w:r w:rsidRPr="005101C1">
        <w:rPr>
          <w:rStyle w:val="Emphasis"/>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F0D1F" w:rsidRPr="005101C1" w:rsidRDefault="006F0D1F"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F0D1F" w:rsidRPr="005101C1" w:rsidRDefault="006F0D1F" w:rsidP="005101C1">
      <w:pPr>
        <w:shd w:val="clear" w:color="auto" w:fill="FFFFFF"/>
        <w:ind w:firstLine="709"/>
        <w:jc w:val="both"/>
      </w:pPr>
      <w:r w:rsidRPr="005101C1">
        <w:t>Пояснение к решению задачи.</w:t>
      </w:r>
    </w:p>
    <w:p w:rsidR="006F0D1F" w:rsidRPr="005101C1" w:rsidRDefault="006F0D1F"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F0D1F" w:rsidRPr="005101C1" w:rsidRDefault="006F0D1F" w:rsidP="005101C1">
      <w:pPr>
        <w:shd w:val="clear" w:color="auto" w:fill="FFFFFF"/>
        <w:ind w:firstLine="709"/>
        <w:jc w:val="both"/>
      </w:pPr>
      <w:r w:rsidRPr="005101C1">
        <w:t>• создания эффективных коммуникаций распределения и продвижениятовара, услуги;</w:t>
      </w:r>
    </w:p>
    <w:p w:rsidR="006F0D1F" w:rsidRPr="005101C1" w:rsidRDefault="006F0D1F" w:rsidP="005101C1">
      <w:pPr>
        <w:shd w:val="clear" w:color="auto" w:fill="FFFFFF"/>
        <w:ind w:firstLine="709"/>
        <w:jc w:val="both"/>
      </w:pPr>
      <w:r w:rsidRPr="005101C1">
        <w:t>• увеличения рыночной доли и корпоративного влияния в товарной нише;</w:t>
      </w:r>
    </w:p>
    <w:p w:rsidR="006F0D1F" w:rsidRPr="005101C1" w:rsidRDefault="006F0D1F" w:rsidP="005101C1">
      <w:pPr>
        <w:shd w:val="clear" w:color="auto" w:fill="FFFFFF"/>
        <w:ind w:firstLine="709"/>
        <w:jc w:val="both"/>
      </w:pPr>
      <w:r w:rsidRPr="005101C1">
        <w:t>• формирования позитивного общественного мнения.</w:t>
      </w:r>
    </w:p>
    <w:p w:rsidR="006F0D1F" w:rsidRPr="005101C1" w:rsidRDefault="006F0D1F"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F0D1F" w:rsidRPr="005101C1" w:rsidRDefault="006F0D1F"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F0D1F" w:rsidRPr="005101C1" w:rsidRDefault="006F0D1F" w:rsidP="005101C1">
      <w:pPr>
        <w:shd w:val="clear" w:color="auto" w:fill="FFFFFF"/>
        <w:ind w:firstLine="709"/>
        <w:jc w:val="both"/>
      </w:pPr>
      <w:r w:rsidRPr="005101C1">
        <w:t>Пояснение к решению задачи.</w:t>
      </w:r>
    </w:p>
    <w:p w:rsidR="006F0D1F" w:rsidRDefault="006F0D1F" w:rsidP="005101C1">
      <w:pPr>
        <w:pStyle w:val="NormalWeb"/>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F0D1F" w:rsidRPr="005101C1" w:rsidRDefault="006F0D1F" w:rsidP="005101C1">
      <w:pPr>
        <w:pStyle w:val="NormalWeb"/>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F0D1F" w:rsidRPr="005101C1" w:rsidRDefault="006F0D1F"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F0D1F" w:rsidRPr="005101C1" w:rsidRDefault="006F0D1F"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F0D1F" w:rsidRPr="005101C1" w:rsidRDefault="006F0D1F"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6F0D1F" w:rsidRDefault="006F0D1F"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F0D1F" w:rsidRPr="005101C1" w:rsidRDefault="006F0D1F" w:rsidP="005101C1">
      <w:pPr>
        <w:shd w:val="clear" w:color="auto" w:fill="FFFFFF"/>
        <w:ind w:firstLine="709"/>
        <w:jc w:val="both"/>
      </w:pPr>
      <w:r>
        <w:t xml:space="preserve">Задачи по определению доли и емкости рынка. </w:t>
      </w:r>
    </w:p>
    <w:p w:rsidR="006F0D1F" w:rsidRPr="005101C1" w:rsidRDefault="006F0D1F" w:rsidP="005101C1">
      <w:pPr>
        <w:shd w:val="clear" w:color="auto" w:fill="FFFFFF"/>
        <w:rPr>
          <w:rFonts w:ascii="Segoe UI" w:hAnsi="Segoe UI" w:cs="Segoe UI"/>
          <w:color w:val="3D4B51"/>
          <w:sz w:val="18"/>
          <w:szCs w:val="18"/>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Pr="00F93EC6" w:rsidRDefault="006F0D1F" w:rsidP="00F93EC6">
      <w:pPr>
        <w:widowControl w:val="0"/>
        <w:shd w:val="clear" w:color="auto" w:fill="FFFFFF"/>
        <w:tabs>
          <w:tab w:val="left" w:pos="34"/>
        </w:tabs>
        <w:autoSpaceDE w:val="0"/>
        <w:autoSpaceDN w:val="0"/>
        <w:adjustRightInd w:val="0"/>
        <w:ind w:right="29"/>
        <w:jc w:val="both"/>
      </w:pPr>
    </w:p>
    <w:p w:rsidR="006F0D1F" w:rsidRPr="00284B75" w:rsidRDefault="006F0D1F" w:rsidP="005101C1">
      <w:pPr>
        <w:pStyle w:val="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6875C2">
      <w:pPr>
        <w:tabs>
          <w:tab w:val="left" w:pos="993"/>
        </w:tabs>
        <w:ind w:firstLine="709"/>
        <w:jc w:val="both"/>
        <w:rPr>
          <w:i/>
        </w:rPr>
      </w:pPr>
      <w:r w:rsidRPr="002E6EA5">
        <w:rPr>
          <w:i/>
        </w:rPr>
        <w:t>Вопросы к занятию</w:t>
      </w:r>
    </w:p>
    <w:p w:rsidR="006F0D1F" w:rsidRPr="009676E8" w:rsidRDefault="006F0D1F" w:rsidP="006875C2">
      <w:pPr>
        <w:tabs>
          <w:tab w:val="left" w:pos="993"/>
        </w:tabs>
        <w:ind w:firstLine="709"/>
        <w:jc w:val="both"/>
      </w:pPr>
      <w:r>
        <w:t xml:space="preserve">1. </w:t>
      </w:r>
      <w:r w:rsidRPr="009676E8">
        <w:t>Какие затраты входят в себестоимость продукции?</w:t>
      </w:r>
    </w:p>
    <w:p w:rsidR="006F0D1F" w:rsidRPr="009676E8" w:rsidRDefault="006F0D1F" w:rsidP="006875C2">
      <w:pPr>
        <w:tabs>
          <w:tab w:val="left" w:pos="993"/>
        </w:tabs>
        <w:ind w:firstLine="709"/>
        <w:jc w:val="both"/>
      </w:pPr>
      <w:r w:rsidRPr="009676E8">
        <w:t>2.</w:t>
      </w:r>
      <w:r w:rsidRPr="009676E8">
        <w:tab/>
        <w:t>Из чего складывается себестоимость услуг предприятия?</w:t>
      </w:r>
    </w:p>
    <w:p w:rsidR="006F0D1F" w:rsidRDefault="006F0D1F" w:rsidP="006875C2">
      <w:pPr>
        <w:tabs>
          <w:tab w:val="left" w:pos="993"/>
        </w:tabs>
        <w:ind w:firstLine="709"/>
        <w:jc w:val="both"/>
      </w:pPr>
      <w:r w:rsidRPr="009676E8">
        <w:t>3.</w:t>
      </w:r>
      <w:r w:rsidRPr="009676E8">
        <w:tab/>
        <w:t>Каковы пути снижения себестоимости на предприятии?</w:t>
      </w:r>
    </w:p>
    <w:p w:rsidR="006F0D1F" w:rsidRPr="009676E8" w:rsidRDefault="006F0D1F" w:rsidP="006875C2">
      <w:pPr>
        <w:tabs>
          <w:tab w:val="left" w:pos="993"/>
        </w:tabs>
        <w:ind w:firstLine="709"/>
        <w:jc w:val="both"/>
        <w:rPr>
          <w:i/>
          <w:spacing w:val="-3"/>
        </w:rPr>
      </w:pPr>
      <w:r>
        <w:t xml:space="preserve">4. Издержки предприятия. </w:t>
      </w:r>
    </w:p>
    <w:p w:rsidR="006F0D1F" w:rsidRPr="00FA628D" w:rsidRDefault="006F0D1F" w:rsidP="006875C2">
      <w:pPr>
        <w:widowControl w:val="0"/>
        <w:shd w:val="clear" w:color="auto" w:fill="FFFFFF"/>
        <w:tabs>
          <w:tab w:val="left" w:pos="993"/>
        </w:tabs>
        <w:autoSpaceDE w:val="0"/>
        <w:autoSpaceDN w:val="0"/>
        <w:adjustRightInd w:val="0"/>
        <w:ind w:firstLine="709"/>
        <w:jc w:val="both"/>
        <w:rPr>
          <w:spacing w:val="-10"/>
        </w:rPr>
      </w:pPr>
    </w:p>
    <w:p w:rsidR="006F0D1F" w:rsidRDefault="006F0D1F" w:rsidP="0001303E">
      <w:pPr>
        <w:ind w:firstLine="567"/>
        <w:jc w:val="both"/>
        <w:rPr>
          <w:bCs/>
          <w:i/>
        </w:rPr>
      </w:pPr>
      <w:r w:rsidRPr="00FC709F">
        <w:rPr>
          <w:i/>
        </w:rPr>
        <w:t>Примерное практическое задание</w:t>
      </w:r>
    </w:p>
    <w:p w:rsidR="006F0D1F" w:rsidRPr="006875C2" w:rsidRDefault="006F0D1F"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F0D1F" w:rsidRDefault="006F0D1F"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6875C2" w:rsidRDefault="006F0D1F" w:rsidP="0001303E">
      <w:pPr>
        <w:ind w:firstLine="567"/>
        <w:jc w:val="both"/>
        <w:rPr>
          <w:rStyle w:val="Emphasis"/>
          <w:i w:val="0"/>
          <w:iCs/>
          <w:color w:val="000000"/>
          <w:shd w:val="clear" w:color="auto" w:fill="FFFFFF"/>
        </w:rPr>
      </w:pPr>
      <w:r w:rsidRPr="006875C2">
        <w:t>Задача. О</w:t>
      </w:r>
      <w:r w:rsidRPr="006875C2">
        <w:rPr>
          <w:rStyle w:val="Emphasis"/>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F0D1F" w:rsidRPr="006875C2" w:rsidRDefault="006F0D1F" w:rsidP="0001303E">
      <w:pPr>
        <w:ind w:firstLine="567"/>
        <w:jc w:val="both"/>
        <w:rPr>
          <w:rStyle w:val="Emphasis"/>
          <w:i w:val="0"/>
          <w:iCs/>
          <w:color w:val="000000"/>
          <w:shd w:val="clear" w:color="auto" w:fill="FFFFFF"/>
        </w:rPr>
      </w:pPr>
      <w:r w:rsidRPr="006875C2">
        <w:rPr>
          <w:rStyle w:val="Emphasis"/>
          <w:i w:val="0"/>
          <w:iCs/>
          <w:color w:val="000000"/>
          <w:shd w:val="clear" w:color="auto" w:fill="FFFFFF"/>
        </w:rPr>
        <w:t xml:space="preserve">Задача 2. </w:t>
      </w:r>
    </w:p>
    <w:p w:rsidR="006F0D1F" w:rsidRPr="006875C2" w:rsidRDefault="006F0D1F" w:rsidP="0001303E">
      <w:pPr>
        <w:ind w:firstLine="567"/>
        <w:jc w:val="both"/>
        <w:rPr>
          <w:bCs/>
        </w:rPr>
      </w:pPr>
      <w:r w:rsidRPr="006875C2">
        <w:rPr>
          <w:rStyle w:val="Emphasis"/>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F0D1F" w:rsidRDefault="006F0D1F" w:rsidP="00F93EC6">
      <w:pPr>
        <w:ind w:firstLine="708"/>
        <w:jc w:val="both"/>
        <w:rPr>
          <w:i/>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01303E">
      <w:pPr>
        <w:ind w:firstLine="567"/>
        <w:jc w:val="both"/>
        <w:rPr>
          <w:bCs/>
          <w:i/>
        </w:rPr>
      </w:pPr>
    </w:p>
    <w:p w:rsidR="006F0D1F" w:rsidRPr="00284B75" w:rsidRDefault="006F0D1F" w:rsidP="009B4C4B">
      <w:pPr>
        <w:pStyle w:val="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9B4C4B">
      <w:pPr>
        <w:ind w:firstLine="709"/>
        <w:jc w:val="both"/>
        <w:rPr>
          <w:i/>
        </w:rPr>
      </w:pPr>
      <w:r w:rsidRPr="002E6EA5">
        <w:rPr>
          <w:i/>
        </w:rPr>
        <w:t>Вопросы к занятию</w:t>
      </w:r>
    </w:p>
    <w:p w:rsidR="006F0D1F" w:rsidRPr="009676E8" w:rsidRDefault="006F0D1F" w:rsidP="009B4C4B">
      <w:pPr>
        <w:ind w:firstLine="709"/>
        <w:jc w:val="both"/>
      </w:pPr>
      <w:r w:rsidRPr="009676E8">
        <w:t>1. Как и из чего формируется цена на предприятии?</w:t>
      </w:r>
    </w:p>
    <w:p w:rsidR="006F0D1F" w:rsidRPr="009676E8" w:rsidRDefault="006F0D1F" w:rsidP="009B4C4B">
      <w:pPr>
        <w:ind w:firstLine="709"/>
        <w:jc w:val="both"/>
      </w:pPr>
      <w:r w:rsidRPr="009676E8">
        <w:t>2. Какие виды цен существуют?</w:t>
      </w:r>
    </w:p>
    <w:p w:rsidR="006F0D1F" w:rsidRPr="009676E8" w:rsidRDefault="006F0D1F" w:rsidP="009B4C4B">
      <w:pPr>
        <w:ind w:firstLine="709"/>
        <w:jc w:val="both"/>
      </w:pPr>
      <w:r w:rsidRPr="009676E8">
        <w:t>3. Что показывает динамика цен на продукцию предприятия?</w:t>
      </w:r>
    </w:p>
    <w:p w:rsidR="006F0D1F" w:rsidRPr="009676E8" w:rsidRDefault="006F0D1F" w:rsidP="009B4C4B">
      <w:pPr>
        <w:ind w:firstLine="709"/>
        <w:jc w:val="both"/>
      </w:pPr>
      <w:r w:rsidRPr="009676E8">
        <w:t>4. Какие внешние и внутренние факторы влияют на ценообразование предприятия?</w:t>
      </w:r>
    </w:p>
    <w:p w:rsidR="006F0D1F" w:rsidRPr="009676E8" w:rsidRDefault="006F0D1F" w:rsidP="009B4C4B">
      <w:pPr>
        <w:ind w:firstLine="709"/>
        <w:jc w:val="both"/>
      </w:pPr>
      <w:r w:rsidRPr="009676E8">
        <w:t>5. Что такое ценовая политика?</w:t>
      </w:r>
    </w:p>
    <w:p w:rsidR="006F0D1F" w:rsidRDefault="006F0D1F" w:rsidP="002E3E81">
      <w:pPr>
        <w:widowControl w:val="0"/>
        <w:autoSpaceDE w:val="0"/>
        <w:autoSpaceDN w:val="0"/>
        <w:adjustRightInd w:val="0"/>
        <w:ind w:firstLine="709"/>
        <w:jc w:val="both"/>
        <w:rPr>
          <w:i/>
        </w:rPr>
      </w:pPr>
      <w:r w:rsidRPr="00FC709F">
        <w:rPr>
          <w:i/>
        </w:rPr>
        <w:t>Примерное практическое задание</w:t>
      </w:r>
    </w:p>
    <w:p w:rsidR="006F0D1F" w:rsidRPr="009B4C4B" w:rsidRDefault="006F0D1F" w:rsidP="002E3E81">
      <w:pPr>
        <w:widowControl w:val="0"/>
        <w:autoSpaceDE w:val="0"/>
        <w:autoSpaceDN w:val="0"/>
        <w:adjustRightInd w:val="0"/>
        <w:ind w:firstLine="709"/>
        <w:jc w:val="both"/>
        <w:rPr>
          <w:rStyle w:val="Emphasis"/>
          <w:i w:val="0"/>
          <w:iCs/>
          <w:color w:val="000000"/>
          <w:shd w:val="clear" w:color="auto" w:fill="FFFFFF"/>
        </w:rPr>
      </w:pPr>
      <w:r>
        <w:rPr>
          <w:i/>
        </w:rPr>
        <w:t>1</w:t>
      </w:r>
      <w:r w:rsidRPr="009B4C4B">
        <w:t>.</w:t>
      </w:r>
      <w:r w:rsidRPr="009B4C4B">
        <w:rPr>
          <w:rStyle w:val="Emphasis"/>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F0D1F" w:rsidRPr="009B4C4B" w:rsidRDefault="006F0D1F" w:rsidP="002E3E81">
      <w:pPr>
        <w:widowControl w:val="0"/>
        <w:autoSpaceDE w:val="0"/>
        <w:autoSpaceDN w:val="0"/>
        <w:adjustRightInd w:val="0"/>
        <w:ind w:firstLine="709"/>
        <w:jc w:val="both"/>
        <w:rPr>
          <w:rStyle w:val="Emphasis"/>
          <w:i w:val="0"/>
          <w:iCs/>
          <w:color w:val="000000"/>
          <w:shd w:val="clear" w:color="auto" w:fill="FFFFFF"/>
        </w:rPr>
      </w:pPr>
      <w:r w:rsidRPr="009B4C4B">
        <w:rPr>
          <w:rStyle w:val="Emphasis"/>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6F0D1F" w:rsidRPr="009B4C4B" w:rsidRDefault="006F0D1F" w:rsidP="002E3E81">
      <w:pPr>
        <w:widowControl w:val="0"/>
        <w:autoSpaceDE w:val="0"/>
        <w:autoSpaceDN w:val="0"/>
        <w:adjustRightInd w:val="0"/>
        <w:ind w:firstLine="709"/>
        <w:jc w:val="both"/>
        <w:rPr>
          <w:i/>
        </w:rPr>
      </w:pPr>
    </w:p>
    <w:p w:rsidR="006F0D1F" w:rsidRDefault="006F0D1F"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073438" w:rsidRDefault="006F0D1F" w:rsidP="00073438">
      <w:pPr>
        <w:pStyle w:val="ListParagraph"/>
        <w:numPr>
          <w:ilvl w:val="0"/>
          <w:numId w:val="74"/>
        </w:numPr>
        <w:ind w:left="0" w:firstLine="357"/>
        <w:jc w:val="both"/>
        <w:textAlignment w:val="baseline"/>
        <w:rPr>
          <w:i/>
        </w:rPr>
      </w:pPr>
      <w:r w:rsidRPr="00073438">
        <w:rPr>
          <w:rStyle w:val="Emphasis"/>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F0D1F" w:rsidRPr="00073438" w:rsidRDefault="006F0D1F" w:rsidP="00073438">
      <w:pPr>
        <w:pStyle w:val="ListParagraph"/>
        <w:numPr>
          <w:ilvl w:val="0"/>
          <w:numId w:val="74"/>
        </w:numPr>
        <w:ind w:left="0" w:firstLine="357"/>
        <w:jc w:val="both"/>
        <w:textAlignment w:val="baseline"/>
        <w:rPr>
          <w:i/>
        </w:rPr>
      </w:pPr>
      <w:r w:rsidRPr="00073438">
        <w:rPr>
          <w:rStyle w:val="Emphasis"/>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F0D1F" w:rsidRPr="00073438" w:rsidRDefault="006F0D1F" w:rsidP="00073438">
      <w:pPr>
        <w:pStyle w:val="ListParagraph"/>
        <w:numPr>
          <w:ilvl w:val="0"/>
          <w:numId w:val="74"/>
        </w:numPr>
        <w:ind w:left="0" w:firstLine="357"/>
        <w:jc w:val="both"/>
        <w:textAlignment w:val="baseline"/>
        <w:rPr>
          <w:i/>
        </w:rPr>
      </w:pPr>
      <w:r w:rsidRPr="00073438">
        <w:rPr>
          <w:rStyle w:val="Emphasis"/>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F0D1F" w:rsidRDefault="006F0D1F" w:rsidP="00073438">
      <w:pPr>
        <w:spacing w:line="293" w:lineRule="atLeast"/>
        <w:ind w:firstLine="709"/>
        <w:textAlignment w:val="baseline"/>
        <w:rPr>
          <w:i/>
        </w:rPr>
      </w:pPr>
    </w:p>
    <w:p w:rsidR="006F0D1F" w:rsidRPr="007C7C85" w:rsidRDefault="006F0D1F"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D00133">
      <w:pPr>
        <w:autoSpaceDE w:val="0"/>
        <w:autoSpaceDN w:val="0"/>
        <w:adjustRightInd w:val="0"/>
        <w:ind w:left="720"/>
        <w:jc w:val="both"/>
        <w:rPr>
          <w:b/>
          <w:iCs/>
        </w:rPr>
      </w:pPr>
    </w:p>
    <w:p w:rsidR="006F0D1F" w:rsidRPr="005C2B3C" w:rsidRDefault="006F0D1F"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F0D1F" w:rsidRPr="00FA628D" w:rsidRDefault="006F0D1F" w:rsidP="002E3E81">
      <w:pPr>
        <w:ind w:firstLine="708"/>
        <w:jc w:val="both"/>
        <w:rPr>
          <w:i/>
        </w:rPr>
      </w:pPr>
      <w:r w:rsidRPr="002E6EA5">
        <w:rPr>
          <w:i/>
        </w:rPr>
        <w:t>Вопросы к занятию</w:t>
      </w:r>
    </w:p>
    <w:p w:rsidR="006F0D1F" w:rsidRPr="009676E8" w:rsidRDefault="006F0D1F" w:rsidP="00AB7A96">
      <w:pPr>
        <w:ind w:firstLine="709"/>
      </w:pPr>
      <w:r>
        <w:t>1.</w:t>
      </w:r>
      <w:r w:rsidRPr="009676E8">
        <w:t>Что означает термин «управление»?</w:t>
      </w:r>
    </w:p>
    <w:p w:rsidR="006F0D1F" w:rsidRPr="009676E8" w:rsidRDefault="006F0D1F" w:rsidP="00AB7A96">
      <w:pPr>
        <w:ind w:firstLine="709"/>
      </w:pPr>
      <w:r w:rsidRPr="009676E8">
        <w:t>2. Каков исторический путь развития системы управления ?</w:t>
      </w:r>
    </w:p>
    <w:p w:rsidR="006F0D1F" w:rsidRPr="009676E8" w:rsidRDefault="006F0D1F" w:rsidP="00AB7A96">
      <w:pPr>
        <w:ind w:firstLine="709"/>
      </w:pPr>
      <w:r w:rsidRPr="009676E8">
        <w:t>3. Каковы основные составляющие управления в рыночной экономике?</w:t>
      </w:r>
    </w:p>
    <w:p w:rsidR="006F0D1F" w:rsidRPr="009676E8" w:rsidRDefault="006F0D1F" w:rsidP="00AB7A96">
      <w:pPr>
        <w:ind w:firstLine="709"/>
      </w:pPr>
      <w:r w:rsidRPr="009676E8">
        <w:t>4. Какие тенденции в современной системе управления предприятием?</w:t>
      </w:r>
    </w:p>
    <w:p w:rsidR="006F0D1F" w:rsidRPr="009676E8" w:rsidRDefault="006F0D1F" w:rsidP="00AB7A96">
      <w:pPr>
        <w:ind w:firstLine="709"/>
      </w:pPr>
      <w:r w:rsidRPr="009676E8">
        <w:t>5. В чем сущность  управления экономическими процессами?</w:t>
      </w:r>
    </w:p>
    <w:p w:rsidR="006F0D1F" w:rsidRPr="009676E8" w:rsidRDefault="006F0D1F" w:rsidP="00AB7A96">
      <w:pPr>
        <w:ind w:firstLine="709"/>
      </w:pPr>
      <w:r w:rsidRPr="009676E8">
        <w:t>6. Какова история  развития системы управления экономикой в нашей стране?</w:t>
      </w:r>
    </w:p>
    <w:p w:rsidR="006F0D1F" w:rsidRPr="009676E8" w:rsidRDefault="006F0D1F" w:rsidP="00AB7A96">
      <w:pPr>
        <w:ind w:firstLine="709"/>
      </w:pPr>
      <w:r w:rsidRPr="009676E8">
        <w:t>7. Перечислите современные тенденции в системе управления предприятием?</w:t>
      </w:r>
    </w:p>
    <w:p w:rsidR="006F0D1F" w:rsidRPr="009676E8" w:rsidRDefault="006F0D1F" w:rsidP="00AB7A96">
      <w:pPr>
        <w:ind w:firstLine="709"/>
      </w:pPr>
      <w:r w:rsidRPr="009676E8">
        <w:t>8. Что такое организационная структура?</w:t>
      </w:r>
    </w:p>
    <w:p w:rsidR="006F0D1F" w:rsidRPr="009676E8" w:rsidRDefault="006F0D1F" w:rsidP="00AB7A96">
      <w:pPr>
        <w:ind w:firstLine="709"/>
      </w:pPr>
      <w:r w:rsidRPr="009676E8">
        <w:t>9. Какова роль организационной структуры в системе управления предприятием?</w:t>
      </w:r>
    </w:p>
    <w:p w:rsidR="006F0D1F" w:rsidRPr="009676E8" w:rsidRDefault="006F0D1F" w:rsidP="00AB7A96">
      <w:pPr>
        <w:ind w:firstLine="709"/>
      </w:pPr>
      <w:r w:rsidRPr="009676E8">
        <w:t>10. Как оптимизировать организационную структуру предприятия?</w:t>
      </w:r>
    </w:p>
    <w:p w:rsidR="006F0D1F" w:rsidRDefault="006F0D1F" w:rsidP="00AB7A96">
      <w:pPr>
        <w:pStyle w:val="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F0D1F" w:rsidRPr="00AB7A96" w:rsidRDefault="006F0D1F" w:rsidP="00AB7A96">
      <w:pPr>
        <w:pStyle w:val="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F0D1F" w:rsidRDefault="006F0D1F" w:rsidP="00AB7A96">
      <w:pPr>
        <w:pStyle w:val="1"/>
        <w:spacing w:after="0" w:line="240" w:lineRule="auto"/>
        <w:ind w:left="0" w:firstLine="709"/>
        <w:jc w:val="both"/>
        <w:rPr>
          <w:rFonts w:ascii="Times New Roman" w:hAnsi="Times New Roman"/>
          <w:sz w:val="24"/>
          <w:szCs w:val="24"/>
        </w:rPr>
      </w:pPr>
    </w:p>
    <w:p w:rsidR="006F0D1F" w:rsidRPr="00AB7A96" w:rsidRDefault="006F0D1F" w:rsidP="00AB7A96">
      <w:pPr>
        <w:pStyle w:val="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линейнофункциональной, матричной, дивизиональной, сетевой организационной структурой управления</w:t>
      </w:r>
    </w:p>
    <w:p w:rsidR="006F0D1F" w:rsidRDefault="006F0D1F"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2E3E81">
      <w:pPr>
        <w:ind w:firstLine="708"/>
        <w:jc w:val="both"/>
        <w:rPr>
          <w:b/>
        </w:rPr>
      </w:pPr>
    </w:p>
    <w:p w:rsidR="006F0D1F" w:rsidRDefault="006F0D1F" w:rsidP="002E3E81">
      <w:pPr>
        <w:ind w:firstLine="708"/>
        <w:jc w:val="both"/>
      </w:pPr>
      <w:r w:rsidRPr="001B230A">
        <w:rPr>
          <w:b/>
        </w:rPr>
        <w:t>Тема 11.</w:t>
      </w:r>
      <w:r w:rsidRPr="009676E8">
        <w:t>Трудовые ресурсы на предприятии.</w:t>
      </w:r>
    </w:p>
    <w:p w:rsidR="006F0D1F" w:rsidRDefault="006F0D1F" w:rsidP="002E3E81">
      <w:pPr>
        <w:ind w:firstLine="708"/>
        <w:jc w:val="both"/>
      </w:pPr>
    </w:p>
    <w:p w:rsidR="006F0D1F" w:rsidRPr="00FA628D" w:rsidRDefault="006F0D1F" w:rsidP="001B230A">
      <w:pPr>
        <w:ind w:firstLine="708"/>
        <w:jc w:val="both"/>
        <w:rPr>
          <w:i/>
        </w:rPr>
      </w:pPr>
      <w:r w:rsidRPr="002E6EA5">
        <w:rPr>
          <w:i/>
        </w:rPr>
        <w:t>Вопросы к занятию</w:t>
      </w:r>
      <w:r>
        <w:rPr>
          <w:i/>
        </w:rPr>
        <w:t>:</w:t>
      </w:r>
    </w:p>
    <w:p w:rsidR="006F0D1F" w:rsidRPr="009676E8" w:rsidRDefault="006F0D1F" w:rsidP="002055B6">
      <w:pPr>
        <w:ind w:left="720"/>
      </w:pPr>
      <w:r w:rsidRPr="009676E8">
        <w:t>1. Что включает в себя понятие кадры предприятия?</w:t>
      </w:r>
    </w:p>
    <w:p w:rsidR="006F0D1F" w:rsidRPr="009676E8" w:rsidRDefault="006F0D1F" w:rsidP="002055B6">
      <w:pPr>
        <w:ind w:left="720"/>
      </w:pPr>
      <w:r w:rsidRPr="009676E8">
        <w:t>2. Как определить кадровый потенциал предприятии?</w:t>
      </w:r>
    </w:p>
    <w:p w:rsidR="006F0D1F" w:rsidRPr="009676E8" w:rsidRDefault="006F0D1F" w:rsidP="002055B6">
      <w:pPr>
        <w:ind w:left="720"/>
      </w:pPr>
      <w:r w:rsidRPr="009676E8">
        <w:t>3. Каково значение кадровой политики на динамику развития предприятия?</w:t>
      </w:r>
    </w:p>
    <w:p w:rsidR="006F0D1F" w:rsidRPr="009676E8" w:rsidRDefault="006F0D1F" w:rsidP="002055B6">
      <w:pPr>
        <w:ind w:left="720"/>
      </w:pPr>
      <w:r w:rsidRPr="009676E8">
        <w:t>4. Что такое занятость и безработица?</w:t>
      </w:r>
    </w:p>
    <w:p w:rsidR="006F0D1F" w:rsidRPr="009676E8" w:rsidRDefault="006F0D1F" w:rsidP="002055B6">
      <w:pPr>
        <w:ind w:left="720"/>
      </w:pPr>
      <w:r w:rsidRPr="009676E8">
        <w:t>5. Как динамика занятости влияет на кадры предприятия?</w:t>
      </w:r>
    </w:p>
    <w:p w:rsidR="006F0D1F" w:rsidRPr="009676E8" w:rsidRDefault="006F0D1F" w:rsidP="002055B6">
      <w:pPr>
        <w:ind w:left="720"/>
      </w:pPr>
      <w:r w:rsidRPr="009676E8">
        <w:t>6. Зачем нужна система повышения квалификации кадров?</w:t>
      </w:r>
    </w:p>
    <w:p w:rsidR="006F0D1F" w:rsidRPr="009676E8" w:rsidRDefault="006F0D1F" w:rsidP="002055B6">
      <w:pPr>
        <w:ind w:left="720"/>
      </w:pPr>
      <w:r w:rsidRPr="009676E8">
        <w:t>7. Каково социальное значение кадровой политики?</w:t>
      </w:r>
    </w:p>
    <w:p w:rsidR="006F0D1F" w:rsidRPr="009676E8" w:rsidRDefault="006F0D1F" w:rsidP="002055B6">
      <w:pPr>
        <w:ind w:left="720"/>
      </w:pPr>
      <w:r w:rsidRPr="009676E8">
        <w:t>8. Какова экономическая сущность безработицы в рыночной экономике?</w:t>
      </w:r>
    </w:p>
    <w:p w:rsidR="006F0D1F" w:rsidRPr="009676E8" w:rsidRDefault="006F0D1F" w:rsidP="002055B6">
      <w:pPr>
        <w:ind w:left="720"/>
      </w:pPr>
      <w:r w:rsidRPr="009676E8">
        <w:t>9. В чем смысл повышения квалификации кадров в условиях рыночной экономики?</w:t>
      </w:r>
    </w:p>
    <w:p w:rsidR="006F0D1F" w:rsidRDefault="006F0D1F" w:rsidP="002E3E81">
      <w:pPr>
        <w:ind w:firstLine="708"/>
        <w:jc w:val="both"/>
      </w:pPr>
    </w:p>
    <w:p w:rsidR="006F0D1F" w:rsidRDefault="006F0D1F"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F0D1F" w:rsidRDefault="006F0D1F" w:rsidP="001B230A">
      <w:pPr>
        <w:ind w:firstLine="708"/>
        <w:jc w:val="both"/>
      </w:pPr>
    </w:p>
    <w:p w:rsidR="006F0D1F" w:rsidRPr="001D1823" w:rsidRDefault="006F0D1F" w:rsidP="002E3E81">
      <w:pPr>
        <w:ind w:firstLine="708"/>
        <w:jc w:val="both"/>
        <w:rPr>
          <w:i/>
          <w:color w:val="000000"/>
        </w:rPr>
      </w:pPr>
      <w:r w:rsidRPr="001D1823">
        <w:rPr>
          <w:i/>
          <w:color w:val="000000"/>
        </w:rPr>
        <w:t>Примерное практическое задание .Задач</w:t>
      </w:r>
      <w:r>
        <w:rPr>
          <w:i/>
          <w:color w:val="000000"/>
        </w:rPr>
        <w:t>и.</w:t>
      </w:r>
    </w:p>
    <w:p w:rsidR="006F0D1F" w:rsidRPr="002055B6" w:rsidRDefault="006F0D1F" w:rsidP="002055B6">
      <w:pPr>
        <w:ind w:firstLine="708"/>
        <w:jc w:val="both"/>
        <w:rPr>
          <w:rStyle w:val="Emphasis"/>
          <w:i w:val="0"/>
          <w:iCs/>
          <w:color w:val="000000"/>
          <w:shd w:val="clear" w:color="auto" w:fill="FFFFFF"/>
        </w:rPr>
      </w:pPr>
      <w:r w:rsidRPr="002055B6">
        <w:rPr>
          <w:rStyle w:val="Emphasis"/>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списочнуюк</w:t>
      </w:r>
      <w:r w:rsidRPr="002055B6">
        <w:rPr>
          <w:rStyle w:val="Emphasis"/>
          <w:i w:val="0"/>
          <w:iCs/>
          <w:color w:val="000000"/>
          <w:shd w:val="clear" w:color="auto" w:fill="FFFFFF"/>
          <w:vertAlign w:val="subscript"/>
        </w:rPr>
        <w:t>сп</w:t>
      </w:r>
      <w:r w:rsidRPr="002055B6">
        <w:rPr>
          <w:rStyle w:val="Emphasis"/>
          <w:i w:val="0"/>
          <w:iCs/>
          <w:color w:val="000000"/>
          <w:shd w:val="clear" w:color="auto" w:fill="FFFFFF"/>
        </w:rPr>
        <w:t xml:space="preserve"> равен 1,22. Рассчитать численность рабочих по рабочим местам. </w:t>
      </w:r>
    </w:p>
    <w:p w:rsidR="006F0D1F" w:rsidRPr="002055B6" w:rsidRDefault="006F0D1F" w:rsidP="002E3E81">
      <w:pPr>
        <w:ind w:firstLine="708"/>
        <w:jc w:val="both"/>
        <w:rPr>
          <w:rStyle w:val="Emphasis"/>
          <w:i w:val="0"/>
          <w:iCs/>
          <w:color w:val="000000"/>
          <w:shd w:val="clear" w:color="auto" w:fill="FFFFFF"/>
        </w:rPr>
      </w:pPr>
      <w:r w:rsidRPr="002055B6">
        <w:rPr>
          <w:rStyle w:val="Emphasis"/>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F0D1F" w:rsidRDefault="006F0D1F" w:rsidP="002E3E81">
      <w:pPr>
        <w:ind w:firstLine="708"/>
        <w:jc w:val="both"/>
      </w:pPr>
    </w:p>
    <w:p w:rsidR="006F0D1F" w:rsidRPr="00A6423E" w:rsidRDefault="006F0D1F" w:rsidP="00A6423E">
      <w:pPr>
        <w:pStyle w:val="Heading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(занятие включает практическую подготовку)</w:t>
      </w:r>
    </w:p>
    <w:p w:rsidR="006F0D1F" w:rsidRPr="001D1823" w:rsidRDefault="006F0D1F" w:rsidP="002E3E81">
      <w:pPr>
        <w:ind w:firstLine="709"/>
        <w:jc w:val="both"/>
        <w:rPr>
          <w:color w:val="000000"/>
        </w:rPr>
      </w:pPr>
    </w:p>
    <w:p w:rsidR="006F0D1F" w:rsidRPr="00FA628D" w:rsidRDefault="006F0D1F" w:rsidP="001D1823">
      <w:pPr>
        <w:ind w:firstLine="708"/>
        <w:jc w:val="both"/>
        <w:rPr>
          <w:i/>
        </w:rPr>
      </w:pPr>
      <w:r w:rsidRPr="002E6EA5">
        <w:rPr>
          <w:i/>
        </w:rPr>
        <w:t>Вопросы к занятию</w:t>
      </w:r>
      <w:r>
        <w:rPr>
          <w:i/>
        </w:rPr>
        <w:t>.</w:t>
      </w:r>
    </w:p>
    <w:p w:rsidR="006F0D1F" w:rsidRPr="009676E8" w:rsidRDefault="006F0D1F" w:rsidP="00A6423E">
      <w:pPr>
        <w:pStyle w:val="FootnoteText"/>
        <w:ind w:firstLine="709"/>
        <w:rPr>
          <w:sz w:val="24"/>
          <w:szCs w:val="24"/>
        </w:rPr>
      </w:pPr>
      <w:r w:rsidRPr="009676E8">
        <w:rPr>
          <w:sz w:val="24"/>
          <w:szCs w:val="24"/>
        </w:rPr>
        <w:t>1. В чем сущность заработной платы для работника?</w:t>
      </w:r>
    </w:p>
    <w:p w:rsidR="006F0D1F" w:rsidRPr="009676E8" w:rsidRDefault="006F0D1F" w:rsidP="00A6423E">
      <w:pPr>
        <w:pStyle w:val="FootnoteText"/>
        <w:ind w:firstLine="709"/>
        <w:rPr>
          <w:sz w:val="24"/>
          <w:szCs w:val="24"/>
        </w:rPr>
      </w:pPr>
      <w:r w:rsidRPr="009676E8">
        <w:rPr>
          <w:sz w:val="24"/>
          <w:szCs w:val="24"/>
        </w:rPr>
        <w:t>2. В чем суть заработной платы для предпринимателя?</w:t>
      </w:r>
    </w:p>
    <w:p w:rsidR="006F0D1F" w:rsidRPr="009676E8" w:rsidRDefault="006F0D1F" w:rsidP="00A6423E">
      <w:pPr>
        <w:pStyle w:val="FootnoteText"/>
        <w:ind w:firstLine="709"/>
        <w:rPr>
          <w:sz w:val="24"/>
          <w:szCs w:val="24"/>
        </w:rPr>
      </w:pPr>
      <w:r w:rsidRPr="009676E8">
        <w:rPr>
          <w:sz w:val="24"/>
          <w:szCs w:val="24"/>
        </w:rPr>
        <w:t>3. Как правильно определить формы материального вознаграждения для  работни-ка?</w:t>
      </w:r>
    </w:p>
    <w:p w:rsidR="006F0D1F" w:rsidRPr="009676E8" w:rsidRDefault="006F0D1F" w:rsidP="00A6423E">
      <w:pPr>
        <w:pStyle w:val="FootnoteText"/>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F0D1F" w:rsidRPr="009676E8" w:rsidRDefault="006F0D1F" w:rsidP="00A6423E">
      <w:pPr>
        <w:pStyle w:val="FootnoteText"/>
        <w:ind w:firstLine="709"/>
        <w:rPr>
          <w:sz w:val="24"/>
          <w:szCs w:val="24"/>
        </w:rPr>
      </w:pPr>
      <w:r w:rsidRPr="009676E8">
        <w:rPr>
          <w:sz w:val="24"/>
          <w:szCs w:val="24"/>
        </w:rPr>
        <w:t>5. Почему заработная плата является «антиподом» прибыли?</w:t>
      </w:r>
    </w:p>
    <w:p w:rsidR="006F0D1F" w:rsidRPr="009676E8" w:rsidRDefault="006F0D1F" w:rsidP="00A6423E">
      <w:pPr>
        <w:pStyle w:val="FootnoteText"/>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F0D1F" w:rsidRPr="009676E8" w:rsidRDefault="006F0D1F" w:rsidP="00A6423E">
      <w:pPr>
        <w:pStyle w:val="FootnoteText"/>
        <w:ind w:firstLine="709"/>
        <w:rPr>
          <w:sz w:val="24"/>
          <w:szCs w:val="24"/>
        </w:rPr>
      </w:pPr>
      <w:r w:rsidRPr="009676E8">
        <w:rPr>
          <w:sz w:val="24"/>
          <w:szCs w:val="24"/>
        </w:rPr>
        <w:t>7. В чем отличие мотивации от стимулирования?</w:t>
      </w:r>
    </w:p>
    <w:p w:rsidR="006F0D1F" w:rsidRPr="009676E8" w:rsidRDefault="006F0D1F" w:rsidP="00A6423E">
      <w:pPr>
        <w:pStyle w:val="FootnoteText"/>
        <w:ind w:firstLine="709"/>
        <w:rPr>
          <w:sz w:val="24"/>
          <w:szCs w:val="24"/>
        </w:rPr>
      </w:pPr>
      <w:r w:rsidRPr="009676E8">
        <w:rPr>
          <w:sz w:val="24"/>
          <w:szCs w:val="24"/>
        </w:rPr>
        <w:t>8. Какие существуют формы нематериального стимулирования?</w:t>
      </w:r>
    </w:p>
    <w:p w:rsidR="006F0D1F" w:rsidRPr="009676E8" w:rsidRDefault="006F0D1F" w:rsidP="00A6423E">
      <w:pPr>
        <w:pStyle w:val="FootnoteText"/>
        <w:ind w:firstLine="709"/>
        <w:rPr>
          <w:sz w:val="24"/>
          <w:szCs w:val="24"/>
        </w:rPr>
      </w:pPr>
      <w:r w:rsidRPr="009676E8">
        <w:rPr>
          <w:sz w:val="24"/>
          <w:szCs w:val="24"/>
        </w:rPr>
        <w:t>9. Как можно сочетать формы материального и нематериального стимулирования?</w:t>
      </w:r>
    </w:p>
    <w:p w:rsidR="006F0D1F" w:rsidRDefault="006F0D1F" w:rsidP="002E3E81">
      <w:pPr>
        <w:ind w:firstLine="708"/>
        <w:jc w:val="both"/>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Default="006F0D1F" w:rsidP="002E3E81">
      <w:pPr>
        <w:ind w:firstLine="708"/>
        <w:jc w:val="both"/>
        <w:rPr>
          <w:rStyle w:val="Emphasis"/>
          <w:i w:val="0"/>
          <w:iCs/>
          <w:color w:val="000000"/>
          <w:shd w:val="clear" w:color="auto" w:fill="FFFFFF"/>
        </w:rPr>
      </w:pPr>
      <w:r w:rsidRPr="00A6423E">
        <w:rPr>
          <w:rStyle w:val="Emphasis"/>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F0D1F" w:rsidRPr="00A6423E" w:rsidRDefault="006F0D1F" w:rsidP="002E3E81">
      <w:pPr>
        <w:ind w:firstLine="708"/>
        <w:jc w:val="both"/>
        <w:rPr>
          <w:i/>
        </w:rPr>
      </w:pPr>
    </w:p>
    <w:p w:rsidR="006F0D1F" w:rsidRPr="00A6423E" w:rsidRDefault="006F0D1F" w:rsidP="00263B24">
      <w:pPr>
        <w:ind w:firstLine="708"/>
        <w:jc w:val="both"/>
        <w:rPr>
          <w:i/>
          <w:color w:val="000000"/>
        </w:rPr>
      </w:pPr>
      <w:r w:rsidRPr="00A6423E">
        <w:rPr>
          <w:i/>
          <w:color w:val="000000"/>
        </w:rPr>
        <w:t>Задание для практической подготовки</w:t>
      </w:r>
    </w:p>
    <w:p w:rsidR="006F0D1F" w:rsidRPr="00A6423E" w:rsidRDefault="006F0D1F" w:rsidP="002E3E81">
      <w:pPr>
        <w:ind w:firstLine="708"/>
        <w:jc w:val="both"/>
        <w:rPr>
          <w:rStyle w:val="Emphasis"/>
          <w:i w:val="0"/>
          <w:iCs/>
          <w:color w:val="000000"/>
          <w:shd w:val="clear" w:color="auto" w:fill="FFFFFF"/>
        </w:rPr>
      </w:pPr>
      <w:r>
        <w:rPr>
          <w:rStyle w:val="Emphasis"/>
          <w:i w:val="0"/>
          <w:iCs/>
          <w:color w:val="000000"/>
          <w:shd w:val="clear" w:color="auto" w:fill="FFFFFF"/>
        </w:rPr>
        <w:t xml:space="preserve">Задача 1. </w:t>
      </w:r>
      <w:r w:rsidRPr="00A6423E">
        <w:rPr>
          <w:rStyle w:val="Emphasis"/>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F0D1F" w:rsidRDefault="006F0D1F" w:rsidP="002E3E81">
      <w:pPr>
        <w:ind w:firstLine="708"/>
        <w:jc w:val="both"/>
        <w:rPr>
          <w:rStyle w:val="Emphasis"/>
          <w:i w:val="0"/>
          <w:iCs/>
          <w:color w:val="000000"/>
          <w:shd w:val="clear" w:color="auto" w:fill="FFFFFF"/>
        </w:rPr>
      </w:pPr>
      <w:r>
        <w:rPr>
          <w:rStyle w:val="Emphasis"/>
          <w:i w:val="0"/>
          <w:iCs/>
          <w:color w:val="000000"/>
          <w:shd w:val="clear" w:color="auto" w:fill="FFFFFF"/>
        </w:rPr>
        <w:t xml:space="preserve">Задача 2. </w:t>
      </w:r>
      <w:r w:rsidRPr="00A6423E">
        <w:rPr>
          <w:rStyle w:val="Emphasis"/>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F0D1F" w:rsidRPr="00A6423E" w:rsidRDefault="006F0D1F" w:rsidP="002E3E81">
      <w:pPr>
        <w:ind w:firstLine="708"/>
        <w:jc w:val="both"/>
      </w:pPr>
      <w:r>
        <w:rPr>
          <w:rStyle w:val="Emphasis"/>
          <w:i w:val="0"/>
          <w:iCs/>
          <w:color w:val="000000"/>
          <w:shd w:val="clear" w:color="auto" w:fill="FFFFFF"/>
        </w:rPr>
        <w:t>Рассчитайте сумму перечислений в ФНС, ПФР, ФСС, ФОМС.</w:t>
      </w:r>
    </w:p>
    <w:p w:rsidR="006F0D1F" w:rsidRPr="00A6423E" w:rsidRDefault="006F0D1F" w:rsidP="002E3E81">
      <w:pPr>
        <w:ind w:firstLine="708"/>
        <w:jc w:val="both"/>
      </w:pPr>
    </w:p>
    <w:p w:rsidR="006F0D1F" w:rsidRPr="001D1823" w:rsidRDefault="006F0D1F"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(занятие включает практическую подготовку)</w:t>
      </w:r>
    </w:p>
    <w:p w:rsidR="006F0D1F" w:rsidRDefault="006F0D1F" w:rsidP="002E3E81">
      <w:pPr>
        <w:ind w:firstLine="708"/>
        <w:jc w:val="both"/>
      </w:pPr>
    </w:p>
    <w:p w:rsidR="006F0D1F" w:rsidRPr="00FA628D" w:rsidRDefault="006F0D1F" w:rsidP="001D1823">
      <w:pPr>
        <w:ind w:firstLine="708"/>
        <w:jc w:val="both"/>
        <w:rPr>
          <w:i/>
        </w:rPr>
      </w:pPr>
      <w:r w:rsidRPr="002E6EA5">
        <w:rPr>
          <w:i/>
        </w:rPr>
        <w:t>Вопросы к занятию</w:t>
      </w:r>
    </w:p>
    <w:p w:rsidR="006F0D1F" w:rsidRPr="009676E8" w:rsidRDefault="006F0D1F" w:rsidP="00A6423E">
      <w:pPr>
        <w:pStyle w:val="FootnoteText"/>
        <w:ind w:firstLine="709"/>
        <w:rPr>
          <w:sz w:val="24"/>
          <w:szCs w:val="24"/>
        </w:rPr>
      </w:pPr>
      <w:r>
        <w:rPr>
          <w:sz w:val="24"/>
          <w:szCs w:val="24"/>
        </w:rPr>
        <w:t>1.</w:t>
      </w:r>
      <w:r w:rsidRPr="009676E8">
        <w:rPr>
          <w:sz w:val="24"/>
          <w:szCs w:val="24"/>
        </w:rPr>
        <w:t>Каким образом  производится  прибыль на предприятии?</w:t>
      </w:r>
    </w:p>
    <w:p w:rsidR="006F0D1F" w:rsidRPr="009676E8" w:rsidRDefault="006F0D1F" w:rsidP="00A6423E">
      <w:pPr>
        <w:pStyle w:val="FootnoteText"/>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F0D1F" w:rsidRPr="009676E8" w:rsidRDefault="006F0D1F" w:rsidP="00A6423E">
      <w:pPr>
        <w:pStyle w:val="FootnoteText"/>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F0D1F" w:rsidRPr="009676E8" w:rsidRDefault="006F0D1F" w:rsidP="00A6423E">
      <w:pPr>
        <w:pStyle w:val="FootnoteText"/>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F0D1F" w:rsidRPr="009676E8" w:rsidRDefault="006F0D1F" w:rsidP="00A6423E">
      <w:pPr>
        <w:pStyle w:val="FootnoteText"/>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F0D1F" w:rsidRDefault="006F0D1F" w:rsidP="00A6423E">
      <w:pPr>
        <w:pStyle w:val="FootnoteText"/>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F0D1F" w:rsidRPr="00A6423E" w:rsidRDefault="006F0D1F" w:rsidP="00A6423E">
      <w:pPr>
        <w:pStyle w:val="FootnoteText"/>
        <w:ind w:firstLine="709"/>
        <w:rPr>
          <w:sz w:val="24"/>
          <w:szCs w:val="24"/>
        </w:rPr>
      </w:pPr>
      <w:r>
        <w:rPr>
          <w:sz w:val="24"/>
          <w:szCs w:val="24"/>
        </w:rPr>
        <w:t xml:space="preserve">7. </w:t>
      </w:r>
      <w:hyperlink r:id="rId6" w:anchor="1_1" w:history="1">
        <w:r w:rsidRPr="00A6423E">
          <w:rPr>
            <w:sz w:val="24"/>
            <w:szCs w:val="24"/>
          </w:rPr>
          <w:t>Основные финансовые показатели деятельности предприятия</w:t>
        </w:r>
      </w:hyperlink>
    </w:p>
    <w:p w:rsidR="006F0D1F" w:rsidRPr="00A6423E" w:rsidRDefault="006F0D1F" w:rsidP="00A6423E">
      <w:pPr>
        <w:pStyle w:val="FootnoteText"/>
        <w:ind w:firstLine="709"/>
        <w:rPr>
          <w:sz w:val="24"/>
          <w:szCs w:val="24"/>
        </w:rPr>
      </w:pPr>
      <w:r w:rsidRPr="00A6423E">
        <w:rPr>
          <w:sz w:val="24"/>
          <w:szCs w:val="24"/>
        </w:rPr>
        <w:t>8.</w:t>
      </w:r>
      <w:hyperlink r:id="rId7" w:anchor="1_2" w:history="1">
        <w:r w:rsidRPr="00A6423E">
          <w:rPr>
            <w:sz w:val="24"/>
            <w:szCs w:val="24"/>
          </w:rPr>
          <w:t>Системный анализ хозяйственной деятельности</w:t>
        </w:r>
      </w:hyperlink>
    </w:p>
    <w:p w:rsidR="006F0D1F" w:rsidRDefault="006F0D1F" w:rsidP="00A6423E">
      <w:pPr>
        <w:pStyle w:val="FootnoteText"/>
        <w:ind w:firstLine="709"/>
        <w:rPr>
          <w:sz w:val="24"/>
          <w:szCs w:val="24"/>
        </w:rPr>
      </w:pPr>
      <w:r w:rsidRPr="00A6423E">
        <w:rPr>
          <w:sz w:val="24"/>
          <w:szCs w:val="24"/>
        </w:rPr>
        <w:t>9.</w:t>
      </w:r>
      <w:hyperlink r:id="rId8" w:anchor="1_3" w:history="1">
        <w:r w:rsidRPr="00A6423E">
          <w:rPr>
            <w:sz w:val="24"/>
            <w:szCs w:val="24"/>
          </w:rPr>
          <w:t>Пути повышения эффективности хозяйственной деятельности</w:t>
        </w:r>
      </w:hyperlink>
    </w:p>
    <w:p w:rsidR="006F0D1F" w:rsidRPr="006E6066" w:rsidRDefault="006F0D1F" w:rsidP="006E6066">
      <w:pPr>
        <w:pStyle w:val="FootnoteText"/>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F0D1F" w:rsidRPr="006E6066" w:rsidRDefault="006F0D1F" w:rsidP="006E6066">
      <w:pPr>
        <w:pStyle w:val="FootnoteText"/>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F0D1F" w:rsidRPr="006E6066" w:rsidRDefault="006F0D1F" w:rsidP="006E6066">
      <w:pPr>
        <w:pStyle w:val="FootnoteText"/>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F0D1F" w:rsidRDefault="006F0D1F" w:rsidP="001D1823">
      <w:pPr>
        <w:ind w:firstLine="708"/>
        <w:jc w:val="both"/>
        <w:rPr>
          <w:i/>
        </w:rPr>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Pr="00A6423E" w:rsidRDefault="006F0D1F" w:rsidP="001D1823">
      <w:pPr>
        <w:ind w:firstLine="709"/>
        <w:jc w:val="both"/>
        <w:rPr>
          <w:color w:val="101010"/>
          <w:shd w:val="clear" w:color="auto" w:fill="FFFFFF"/>
        </w:rPr>
      </w:pPr>
      <w:r w:rsidRPr="00A6423E">
        <w:rPr>
          <w:color w:val="000000"/>
          <w:shd w:val="clear" w:color="auto" w:fill="FFFFFF"/>
        </w:rPr>
        <w:t>Определить плановую прибыль от реализации товарной продукции по рыночным ценам, если на начало года остатки нереализованной продукции А – ТПнА = 1000 ед.; продукции Б – ТПнБ = 800 ед.; план выпуска товарной продукции: ТП</w:t>
      </w:r>
      <w:r w:rsidRPr="00A6423E">
        <w:rPr>
          <w:color w:val="000000"/>
          <w:shd w:val="clear" w:color="auto" w:fill="FFFFFF"/>
          <w:vertAlign w:val="subscript"/>
        </w:rPr>
        <w:t>а</w:t>
      </w:r>
      <w:r w:rsidRPr="00A6423E">
        <w:rPr>
          <w:color w:val="000000"/>
          <w:shd w:val="clear" w:color="auto" w:fill="FFFFFF"/>
        </w:rPr>
        <w:t>=8000 ед.; ТП</w:t>
      </w:r>
      <w:r w:rsidRPr="00A6423E">
        <w:rPr>
          <w:color w:val="000000"/>
          <w:shd w:val="clear" w:color="auto" w:fill="FFFFFF"/>
          <w:vertAlign w:val="subscript"/>
        </w:rPr>
        <w:t>б</w:t>
      </w:r>
      <w:r w:rsidRPr="00A6423E">
        <w:rPr>
          <w:color w:val="000000"/>
          <w:shd w:val="clear" w:color="auto" w:fill="FFFFFF"/>
        </w:rPr>
        <w:t>= 6000 ед. Остатки нереализованной товарной продукции на конец года планируются: ТПкА = 200 ед.; ТПкБ = 100 ед.; полная себестоимость единицы продукции по плану: С</w:t>
      </w:r>
      <w:r w:rsidRPr="00A6423E">
        <w:rPr>
          <w:color w:val="000000"/>
          <w:shd w:val="clear" w:color="auto" w:fill="FFFFFF"/>
          <w:vertAlign w:val="subscript"/>
        </w:rPr>
        <w:t>а</w:t>
      </w:r>
      <w:r w:rsidRPr="00A6423E">
        <w:rPr>
          <w:color w:val="000000"/>
          <w:shd w:val="clear" w:color="auto" w:fill="FFFFFF"/>
        </w:rPr>
        <w:t> = 0,7 тыс. руб.; С</w:t>
      </w:r>
      <w:r w:rsidRPr="00A6423E">
        <w:rPr>
          <w:color w:val="000000"/>
          <w:shd w:val="clear" w:color="auto" w:fill="FFFFFF"/>
          <w:vertAlign w:val="subscript"/>
        </w:rPr>
        <w:t>б</w:t>
      </w:r>
      <w:r w:rsidRPr="00A6423E">
        <w:rPr>
          <w:color w:val="000000"/>
          <w:shd w:val="clear" w:color="auto" w:fill="FFFFFF"/>
        </w:rPr>
        <w:t> = 0,52 тыс. руб.; рыночная цена Ц</w:t>
      </w:r>
      <w:r w:rsidRPr="00A6423E">
        <w:rPr>
          <w:color w:val="000000"/>
          <w:shd w:val="clear" w:color="auto" w:fill="FFFFFF"/>
          <w:vertAlign w:val="subscript"/>
        </w:rPr>
        <w:t>а</w:t>
      </w:r>
      <w:r w:rsidRPr="00A6423E">
        <w:rPr>
          <w:color w:val="000000"/>
          <w:shd w:val="clear" w:color="auto" w:fill="FFFFFF"/>
        </w:rPr>
        <w:t> = 0,8 тыс. руб.; Ц</w:t>
      </w:r>
      <w:r w:rsidRPr="00A6423E">
        <w:rPr>
          <w:color w:val="000000"/>
          <w:shd w:val="clear" w:color="auto" w:fill="FFFFFF"/>
          <w:vertAlign w:val="subscript"/>
        </w:rPr>
        <w:t>б</w:t>
      </w:r>
      <w:r w:rsidRPr="00A6423E">
        <w:rPr>
          <w:color w:val="000000"/>
          <w:shd w:val="clear" w:color="auto" w:fill="FFFFFF"/>
        </w:rPr>
        <w:t> = 0,6 тыс. руб.</w:t>
      </w:r>
    </w:p>
    <w:p w:rsidR="006F0D1F" w:rsidRDefault="006F0D1F" w:rsidP="00625F17">
      <w:pPr>
        <w:ind w:firstLine="708"/>
        <w:jc w:val="both"/>
        <w:rPr>
          <w:b/>
          <w:color w:val="000000"/>
        </w:rPr>
      </w:pPr>
    </w:p>
    <w:p w:rsidR="006F0D1F" w:rsidRPr="00A71F9D" w:rsidRDefault="006F0D1F" w:rsidP="00625F17">
      <w:pPr>
        <w:ind w:firstLine="708"/>
        <w:jc w:val="both"/>
        <w:rPr>
          <w:i/>
          <w:color w:val="000000"/>
        </w:rPr>
      </w:pPr>
      <w:r w:rsidRPr="00A71F9D">
        <w:rPr>
          <w:i/>
          <w:color w:val="000000"/>
        </w:rPr>
        <w:t>Задание для практической подготовки</w:t>
      </w:r>
    </w:p>
    <w:p w:rsidR="006F0D1F" w:rsidRDefault="006F0D1F" w:rsidP="001D1823">
      <w:pPr>
        <w:ind w:firstLine="709"/>
        <w:jc w:val="both"/>
        <w:rPr>
          <w:color w:val="101010"/>
          <w:shd w:val="clear" w:color="auto" w:fill="FFFFFF"/>
        </w:rPr>
      </w:pPr>
    </w:p>
    <w:p w:rsidR="006F0D1F" w:rsidRPr="006E6066" w:rsidRDefault="006F0D1F" w:rsidP="006E6066">
      <w:pPr>
        <w:tabs>
          <w:tab w:val="left" w:pos="993"/>
        </w:tabs>
        <w:ind w:firstLine="709"/>
        <w:jc w:val="both"/>
        <w:rPr>
          <w:rStyle w:val="Emphasis"/>
          <w:iCs/>
          <w:color w:val="000000"/>
          <w:shd w:val="clear" w:color="auto" w:fill="FFFFFF"/>
        </w:rPr>
      </w:pPr>
      <w:r w:rsidRPr="006E6066">
        <w:rPr>
          <w:color w:val="000000"/>
          <w:shd w:val="clear" w:color="auto" w:fill="FFFFFF"/>
        </w:rPr>
        <w:t>1.Определить валовую прибыль, если годовой объем реализации изделия А – QА = 2000 шт.; изделия Б – QБ = 3000 шт.; цена единицы продукции: Ц</w:t>
      </w:r>
      <w:r w:rsidRPr="006E6066">
        <w:rPr>
          <w:color w:val="000000"/>
          <w:shd w:val="clear" w:color="auto" w:fill="FFFFFF"/>
          <w:vertAlign w:val="subscript"/>
        </w:rPr>
        <w:t>а</w:t>
      </w:r>
      <w:r w:rsidRPr="006E6066">
        <w:rPr>
          <w:color w:val="000000"/>
          <w:shd w:val="clear" w:color="auto" w:fill="FFFFFF"/>
        </w:rPr>
        <w:t> = 0,75 тыс. руб.; Ц</w:t>
      </w:r>
      <w:r w:rsidRPr="006E6066">
        <w:rPr>
          <w:color w:val="000000"/>
          <w:shd w:val="clear" w:color="auto" w:fill="FFFFFF"/>
          <w:vertAlign w:val="subscript"/>
        </w:rPr>
        <w:t>б</w:t>
      </w:r>
      <w:r w:rsidRPr="006E6066">
        <w:rPr>
          <w:color w:val="000000"/>
          <w:shd w:val="clear" w:color="auto" w:fill="FFFFFF"/>
        </w:rPr>
        <w:t> = 0,6 тыс. руб.; ликвидационная стоимость основных производственных фондов Ц</w:t>
      </w:r>
      <w:r w:rsidRPr="006E6066">
        <w:rPr>
          <w:color w:val="000000"/>
          <w:shd w:val="clear" w:color="auto" w:fill="FFFFFF"/>
          <w:vertAlign w:val="subscript"/>
        </w:rPr>
        <w:t>л</w:t>
      </w:r>
      <w:r w:rsidRPr="006E6066">
        <w:rPr>
          <w:color w:val="000000"/>
          <w:shd w:val="clear" w:color="auto" w:fill="FFFFFF"/>
        </w:rPr>
        <w:t>=270 тыс. руб.; остаточная стоимость ликвидируемых объектов Ц</w:t>
      </w:r>
      <w:r w:rsidRPr="006E6066">
        <w:rPr>
          <w:color w:val="000000"/>
          <w:shd w:val="clear" w:color="auto" w:fill="FFFFFF"/>
          <w:vertAlign w:val="subscript"/>
        </w:rPr>
        <w:t>о</w:t>
      </w:r>
      <w:r w:rsidRPr="006E6066">
        <w:rPr>
          <w:color w:val="000000"/>
          <w:shd w:val="clear" w:color="auto" w:fill="FFFFFF"/>
        </w:rPr>
        <w:t>= 250 тыс. руб.; себестоимость единицы продукции: С</w:t>
      </w:r>
      <w:r w:rsidRPr="006E6066">
        <w:rPr>
          <w:color w:val="000000"/>
          <w:shd w:val="clear" w:color="auto" w:fill="FFFFFF"/>
          <w:vertAlign w:val="subscript"/>
        </w:rPr>
        <w:t>а</w:t>
      </w:r>
      <w:r w:rsidRPr="006E6066">
        <w:rPr>
          <w:color w:val="000000"/>
          <w:shd w:val="clear" w:color="auto" w:fill="FFFFFF"/>
        </w:rPr>
        <w:t>= 0,6 тыс. руб.; С</w:t>
      </w:r>
      <w:r w:rsidRPr="006E6066">
        <w:rPr>
          <w:color w:val="000000"/>
          <w:shd w:val="clear" w:color="auto" w:fill="FFFFFF"/>
          <w:vertAlign w:val="subscript"/>
        </w:rPr>
        <w:t>б</w:t>
      </w:r>
      <w:r w:rsidRPr="006E6066">
        <w:rPr>
          <w:color w:val="000000"/>
          <w:shd w:val="clear" w:color="auto" w:fill="FFFFFF"/>
        </w:rPr>
        <w:t>= 0,55 тыс. руб</w:t>
      </w:r>
      <w:r w:rsidRPr="006E6066">
        <w:rPr>
          <w:rStyle w:val="Emphasis"/>
          <w:iCs/>
          <w:color w:val="000000"/>
          <w:shd w:val="clear" w:color="auto" w:fill="FFFFFF"/>
        </w:rPr>
        <w:t>.</w:t>
      </w:r>
    </w:p>
    <w:p w:rsidR="006F0D1F" w:rsidRPr="006E6066" w:rsidRDefault="006F0D1F" w:rsidP="006E6066">
      <w:pPr>
        <w:tabs>
          <w:tab w:val="left" w:pos="993"/>
        </w:tabs>
        <w:ind w:firstLine="709"/>
        <w:jc w:val="both"/>
        <w:rPr>
          <w:rStyle w:val="Emphasis"/>
          <w:iCs/>
          <w:color w:val="000000"/>
          <w:shd w:val="clear" w:color="auto" w:fill="FFFFFF"/>
        </w:rPr>
      </w:pPr>
    </w:p>
    <w:p w:rsidR="006F0D1F" w:rsidRPr="006E6066" w:rsidRDefault="006F0D1F" w:rsidP="006E6066">
      <w:pPr>
        <w:pStyle w:val="ListParagraph"/>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r w:rsidRPr="006E6066">
        <w:rPr>
          <w:rStyle w:val="style2"/>
          <w:i/>
          <w:iCs/>
          <w:color w:val="000000"/>
          <w:shd w:val="clear" w:color="auto" w:fill="FFFFFF"/>
        </w:rPr>
        <w:t>С</w:t>
      </w:r>
      <w:r w:rsidRPr="006E6066">
        <w:rPr>
          <w:rStyle w:val="style2"/>
          <w:i/>
          <w:iCs/>
          <w:color w:val="000000"/>
          <w:shd w:val="clear" w:color="auto" w:fill="FFFFFF"/>
          <w:vertAlign w:val="subscript"/>
        </w:rPr>
        <w:t>реал</w:t>
      </w:r>
      <w:r w:rsidRPr="006E6066">
        <w:rPr>
          <w:color w:val="000000"/>
          <w:shd w:val="clear" w:color="auto" w:fill="FFFFFF"/>
        </w:rPr>
        <w:t> = 200 тыс. руб.; остаточная стоимость реализуемого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о</w:t>
      </w:r>
      <w:r w:rsidRPr="006E6066">
        <w:rPr>
          <w:color w:val="000000"/>
          <w:shd w:val="clear" w:color="auto" w:fill="FFFFFF"/>
        </w:rPr>
        <w:t> = 15 тыс. руб.; ликвидационная стоимость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л</w:t>
      </w:r>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r w:rsidRPr="006E6066">
        <w:rPr>
          <w:rStyle w:val="style2"/>
          <w:i/>
          <w:iCs/>
          <w:color w:val="000000"/>
          <w:shd w:val="clear" w:color="auto" w:fill="FFFFFF"/>
        </w:rPr>
        <w:t>ОПФ</w:t>
      </w:r>
      <w:r w:rsidRPr="006E6066">
        <w:rPr>
          <w:rStyle w:val="style2"/>
          <w:i/>
          <w:iCs/>
          <w:color w:val="000000"/>
          <w:shd w:val="clear" w:color="auto" w:fill="FFFFFF"/>
          <w:vertAlign w:val="subscript"/>
        </w:rPr>
        <w:t>ср</w:t>
      </w:r>
      <w:r w:rsidRPr="006E6066">
        <w:rPr>
          <w:color w:val="000000"/>
          <w:shd w:val="clear" w:color="auto" w:fill="FFFFFF"/>
        </w:rPr>
        <w:t> = 200 тыс. руб., оборотных средств </w:t>
      </w:r>
      <w:r w:rsidRPr="006E6066">
        <w:rPr>
          <w:rStyle w:val="style2"/>
          <w:i/>
          <w:iCs/>
          <w:color w:val="000000"/>
          <w:shd w:val="clear" w:color="auto" w:fill="FFFFFF"/>
        </w:rPr>
        <w:t>ОС</w:t>
      </w:r>
      <w:r w:rsidRPr="006E6066">
        <w:rPr>
          <w:rStyle w:val="style2"/>
          <w:i/>
          <w:iCs/>
          <w:color w:val="000000"/>
          <w:shd w:val="clear" w:color="auto" w:fill="FFFFFF"/>
          <w:vertAlign w:val="subscript"/>
        </w:rPr>
        <w:t>ср</w:t>
      </w:r>
      <w:r w:rsidRPr="006E6066">
        <w:rPr>
          <w:color w:val="000000"/>
          <w:shd w:val="clear" w:color="auto" w:fill="FFFFFF"/>
        </w:rPr>
        <w:t>=50 тыс. руб.</w:t>
      </w:r>
    </w:p>
    <w:p w:rsidR="006F0D1F" w:rsidRPr="006E6066" w:rsidRDefault="006F0D1F" w:rsidP="006E6066">
      <w:pPr>
        <w:tabs>
          <w:tab w:val="left" w:pos="993"/>
        </w:tabs>
        <w:ind w:firstLine="709"/>
        <w:jc w:val="both"/>
        <w:rPr>
          <w:color w:val="101010"/>
          <w:shd w:val="clear" w:color="auto" w:fill="FFFFFF"/>
        </w:rPr>
      </w:pPr>
    </w:p>
    <w:p w:rsidR="006F0D1F" w:rsidRPr="001D1823" w:rsidRDefault="006F0D1F"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(занятие включает практическую подготовку)</w:t>
      </w:r>
    </w:p>
    <w:p w:rsidR="006F0D1F" w:rsidRDefault="006F0D1F" w:rsidP="00A0404A">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6E6066">
      <w:pPr>
        <w:ind w:firstLine="709"/>
      </w:pPr>
      <w:r w:rsidRPr="009676E8">
        <w:t>1. Дайте экономическую характеристику понятию финансы предприятия?</w:t>
      </w:r>
    </w:p>
    <w:p w:rsidR="006F0D1F" w:rsidRPr="009676E8" w:rsidRDefault="006F0D1F" w:rsidP="006E6066">
      <w:pPr>
        <w:ind w:firstLine="709"/>
      </w:pPr>
      <w:r w:rsidRPr="009676E8">
        <w:t>2. Перечислите основные факторы, которые  влияют на финансовое состояние гостиничного предприятия?</w:t>
      </w:r>
    </w:p>
    <w:p w:rsidR="006F0D1F" w:rsidRPr="009676E8" w:rsidRDefault="006F0D1F" w:rsidP="006E6066">
      <w:pPr>
        <w:ind w:firstLine="709"/>
      </w:pPr>
      <w:r w:rsidRPr="009676E8">
        <w:t>3. Какие показатели характеризуют реальное финансовое состояние предприятия?</w:t>
      </w:r>
    </w:p>
    <w:p w:rsidR="006F0D1F" w:rsidRPr="009676E8" w:rsidRDefault="006F0D1F" w:rsidP="006E6066">
      <w:pPr>
        <w:ind w:firstLine="709"/>
      </w:pPr>
      <w:r w:rsidRPr="009676E8">
        <w:t>4. Как определить необходимость в заемных средствах?</w:t>
      </w:r>
    </w:p>
    <w:p w:rsidR="006F0D1F" w:rsidRPr="009676E8" w:rsidRDefault="006F0D1F" w:rsidP="006E6066">
      <w:pPr>
        <w:ind w:firstLine="709"/>
      </w:pPr>
      <w:r w:rsidRPr="009676E8">
        <w:t>5. Какие вопросы решаются с помощью заемных средств?</w:t>
      </w:r>
    </w:p>
    <w:p w:rsidR="006F0D1F" w:rsidRPr="009676E8" w:rsidRDefault="006F0D1F" w:rsidP="006E6066">
      <w:pPr>
        <w:ind w:firstLine="709"/>
      </w:pPr>
      <w:r w:rsidRPr="009676E8">
        <w:t>6. Как заемные средства влияют на динамику состояния финансов гостиничного предприятия?</w:t>
      </w:r>
    </w:p>
    <w:p w:rsidR="006F0D1F" w:rsidRPr="009676E8" w:rsidRDefault="006F0D1F" w:rsidP="006E6066">
      <w:pPr>
        <w:ind w:firstLine="709"/>
      </w:pPr>
      <w:r w:rsidRPr="009676E8">
        <w:t>7. В чем экономический смысл  заемных средств для предприятия?</w:t>
      </w:r>
    </w:p>
    <w:p w:rsidR="006F0D1F" w:rsidRPr="009676E8" w:rsidRDefault="006F0D1F" w:rsidP="006E6066">
      <w:pPr>
        <w:ind w:firstLine="709"/>
      </w:pPr>
      <w:r w:rsidRPr="009676E8">
        <w:t>8. Что такое налоги?</w:t>
      </w:r>
    </w:p>
    <w:p w:rsidR="006F0D1F" w:rsidRPr="009676E8" w:rsidRDefault="006F0D1F" w:rsidP="006E6066">
      <w:pPr>
        <w:ind w:firstLine="709"/>
      </w:pPr>
      <w:r w:rsidRPr="009676E8">
        <w:t>9. Какова история возникновения и развития налоговой системы?</w:t>
      </w:r>
    </w:p>
    <w:p w:rsidR="006F0D1F" w:rsidRDefault="006F0D1F" w:rsidP="006E6066">
      <w:pPr>
        <w:ind w:firstLine="709"/>
        <w:jc w:val="both"/>
      </w:pPr>
      <w:r w:rsidRPr="009676E8">
        <w:t>10. Какая налоговая система в современной России</w:t>
      </w:r>
      <w:r>
        <w:t>?</w:t>
      </w:r>
    </w:p>
    <w:p w:rsidR="006F0D1F" w:rsidRDefault="006F0D1F" w:rsidP="006E6066">
      <w:pPr>
        <w:ind w:firstLine="709"/>
        <w:jc w:val="both"/>
      </w:pPr>
      <w:r>
        <w:t>11. действующие налоги в РФ</w:t>
      </w:r>
    </w:p>
    <w:p w:rsidR="006F0D1F" w:rsidRDefault="006F0D1F" w:rsidP="006E6066">
      <w:pPr>
        <w:ind w:firstLine="709"/>
        <w:jc w:val="both"/>
      </w:pPr>
      <w:r>
        <w:t>12. Специальные налоговые режимы ?</w:t>
      </w:r>
    </w:p>
    <w:p w:rsidR="006F0D1F" w:rsidRDefault="006F0D1F"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6E6066">
      <w:pPr>
        <w:pStyle w:val="NormalWeb"/>
        <w:shd w:val="clear" w:color="auto" w:fill="FFFFFF"/>
        <w:spacing w:after="0"/>
        <w:ind w:firstLine="709"/>
        <w:jc w:val="both"/>
        <w:rPr>
          <w:rFonts w:ascii="Times New Roman" w:hAnsi="Times New Roman"/>
          <w:iCs/>
          <w:color w:val="000000"/>
          <w:sz w:val="24"/>
          <w:szCs w:val="24"/>
        </w:rPr>
      </w:pPr>
    </w:p>
    <w:p w:rsidR="006F0D1F" w:rsidRPr="006E6066" w:rsidRDefault="006F0D1F" w:rsidP="006E6066">
      <w:pPr>
        <w:ind w:firstLine="708"/>
        <w:jc w:val="both"/>
        <w:rPr>
          <w:i/>
          <w:color w:val="000000"/>
        </w:rPr>
      </w:pPr>
      <w:r w:rsidRPr="006E6066">
        <w:rPr>
          <w:i/>
          <w:color w:val="000000"/>
        </w:rPr>
        <w:t>Задание для практической подготовки</w:t>
      </w:r>
    </w:p>
    <w:p w:rsidR="006F0D1F" w:rsidRDefault="006F0D1F" w:rsidP="006E6066">
      <w:pPr>
        <w:pStyle w:val="NormalWeb"/>
        <w:shd w:val="clear" w:color="auto" w:fill="FFFFFF"/>
        <w:spacing w:after="0"/>
        <w:ind w:firstLine="709"/>
        <w:jc w:val="both"/>
        <w:rPr>
          <w:rFonts w:ascii="Times New Roman" w:hAnsi="Times New Roman"/>
          <w:iCs/>
          <w:color w:val="000000"/>
          <w:sz w:val="24"/>
          <w:szCs w:val="24"/>
        </w:rPr>
      </w:pP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январь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февраль — 310 000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март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апрель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май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июнь — 250 000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июль — 200 000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август — 245 000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сентябрь — 220 000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октябрь — 285 000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ноябрь — 230 000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декабрь — 380 000 руб.</w:t>
      </w: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F0D1F" w:rsidRPr="00263B24" w:rsidRDefault="006F0D1F" w:rsidP="006E6066">
      <w:pPr>
        <w:pStyle w:val="NormalWeb"/>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F0D1F" w:rsidRDefault="006F0D1F" w:rsidP="00A0404A">
      <w:pPr>
        <w:ind w:firstLine="708"/>
        <w:jc w:val="both"/>
        <w:rPr>
          <w:i/>
          <w:color w:val="000000"/>
        </w:rPr>
      </w:pPr>
    </w:p>
    <w:p w:rsidR="006F0D1F" w:rsidRPr="00C64BD2" w:rsidRDefault="006F0D1F"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F0D1F" w:rsidRDefault="006F0D1F" w:rsidP="006E6066">
      <w:pPr>
        <w:ind w:firstLine="709"/>
        <w:textAlignment w:val="baseline"/>
        <w:rPr>
          <w:b/>
        </w:rPr>
      </w:pPr>
    </w:p>
    <w:p w:rsidR="006F0D1F" w:rsidRPr="00A0404A" w:rsidRDefault="006F0D1F"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F0D1F" w:rsidRDefault="006F0D1F" w:rsidP="002E3E81">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3756E3">
      <w:pPr>
        <w:pStyle w:val="FootnoteText"/>
        <w:ind w:firstLine="709"/>
        <w:rPr>
          <w:sz w:val="24"/>
          <w:szCs w:val="24"/>
        </w:rPr>
      </w:pPr>
      <w:r w:rsidRPr="009676E8">
        <w:rPr>
          <w:sz w:val="24"/>
          <w:szCs w:val="24"/>
        </w:rPr>
        <w:t>1. Что означает термин планирование?</w:t>
      </w:r>
    </w:p>
    <w:p w:rsidR="006F0D1F" w:rsidRPr="009676E8" w:rsidRDefault="006F0D1F" w:rsidP="003756E3">
      <w:pPr>
        <w:pStyle w:val="FootnoteText"/>
        <w:ind w:firstLine="709"/>
        <w:rPr>
          <w:sz w:val="24"/>
          <w:szCs w:val="24"/>
        </w:rPr>
      </w:pPr>
      <w:r w:rsidRPr="009676E8">
        <w:rPr>
          <w:sz w:val="24"/>
          <w:szCs w:val="24"/>
        </w:rPr>
        <w:t>2. В чем выражается планирование производственного процесса?</w:t>
      </w:r>
    </w:p>
    <w:p w:rsidR="006F0D1F" w:rsidRPr="009676E8" w:rsidRDefault="006F0D1F" w:rsidP="003756E3">
      <w:pPr>
        <w:pStyle w:val="FootnoteText"/>
        <w:ind w:firstLine="709"/>
        <w:rPr>
          <w:sz w:val="24"/>
          <w:szCs w:val="24"/>
        </w:rPr>
      </w:pPr>
      <w:r w:rsidRPr="009676E8">
        <w:rPr>
          <w:sz w:val="24"/>
          <w:szCs w:val="24"/>
        </w:rPr>
        <w:t xml:space="preserve">3. Какие виды планирования существуют? </w:t>
      </w:r>
    </w:p>
    <w:p w:rsidR="006F0D1F" w:rsidRPr="009676E8" w:rsidRDefault="006F0D1F" w:rsidP="003756E3">
      <w:pPr>
        <w:pStyle w:val="FootnoteText"/>
        <w:ind w:firstLine="709"/>
        <w:rPr>
          <w:sz w:val="24"/>
          <w:szCs w:val="24"/>
        </w:rPr>
      </w:pPr>
      <w:r w:rsidRPr="009676E8">
        <w:rPr>
          <w:sz w:val="24"/>
          <w:szCs w:val="24"/>
        </w:rPr>
        <w:t>4. В чем особенность стратегического планирования?</w:t>
      </w:r>
    </w:p>
    <w:p w:rsidR="006F0D1F" w:rsidRPr="009676E8" w:rsidRDefault="006F0D1F" w:rsidP="003756E3">
      <w:pPr>
        <w:pStyle w:val="FootnoteText"/>
        <w:ind w:firstLine="709"/>
        <w:rPr>
          <w:sz w:val="24"/>
          <w:szCs w:val="24"/>
        </w:rPr>
      </w:pPr>
      <w:r w:rsidRPr="009676E8">
        <w:rPr>
          <w:sz w:val="24"/>
          <w:szCs w:val="24"/>
        </w:rPr>
        <w:t>5. Что означает централизованное планирование?</w:t>
      </w:r>
    </w:p>
    <w:p w:rsidR="006F0D1F" w:rsidRPr="009676E8" w:rsidRDefault="006F0D1F" w:rsidP="003756E3">
      <w:pPr>
        <w:pStyle w:val="FootnoteText"/>
        <w:ind w:firstLine="709"/>
        <w:rPr>
          <w:sz w:val="24"/>
          <w:szCs w:val="24"/>
        </w:rPr>
      </w:pPr>
      <w:r w:rsidRPr="009676E8">
        <w:rPr>
          <w:sz w:val="24"/>
          <w:szCs w:val="24"/>
        </w:rPr>
        <w:t>6. Где и почему появляется планирование хозяйственной деятельности?</w:t>
      </w:r>
    </w:p>
    <w:p w:rsidR="006F0D1F" w:rsidRPr="009676E8" w:rsidRDefault="006F0D1F" w:rsidP="003756E3">
      <w:pPr>
        <w:pStyle w:val="FootnoteText"/>
        <w:ind w:firstLine="709"/>
        <w:rPr>
          <w:sz w:val="24"/>
          <w:szCs w:val="24"/>
        </w:rPr>
      </w:pPr>
      <w:r w:rsidRPr="009676E8">
        <w:rPr>
          <w:sz w:val="24"/>
          <w:szCs w:val="24"/>
        </w:rPr>
        <w:t>7. Каковы основные законы планирования производственного процесса?</w:t>
      </w:r>
    </w:p>
    <w:p w:rsidR="006F0D1F" w:rsidRPr="009676E8" w:rsidRDefault="006F0D1F" w:rsidP="003756E3">
      <w:pPr>
        <w:pStyle w:val="FootnoteText"/>
        <w:ind w:firstLine="709"/>
        <w:rPr>
          <w:sz w:val="24"/>
          <w:szCs w:val="24"/>
        </w:rPr>
      </w:pPr>
      <w:r w:rsidRPr="009676E8">
        <w:rPr>
          <w:sz w:val="24"/>
          <w:szCs w:val="24"/>
        </w:rPr>
        <w:t>8. Что общего и чем отличаются централизованное и индикативное планирование?</w:t>
      </w:r>
    </w:p>
    <w:p w:rsidR="006F0D1F" w:rsidRPr="009676E8" w:rsidRDefault="006F0D1F" w:rsidP="003756E3">
      <w:pPr>
        <w:pStyle w:val="FootnoteText"/>
        <w:ind w:firstLine="709"/>
        <w:rPr>
          <w:sz w:val="24"/>
          <w:szCs w:val="24"/>
        </w:rPr>
      </w:pPr>
      <w:r w:rsidRPr="009676E8">
        <w:rPr>
          <w:sz w:val="24"/>
          <w:szCs w:val="24"/>
        </w:rPr>
        <w:t>9. В чем сущность процесса прогнозирования?</w:t>
      </w:r>
    </w:p>
    <w:p w:rsidR="006F0D1F" w:rsidRPr="009676E8" w:rsidRDefault="006F0D1F" w:rsidP="003756E3">
      <w:pPr>
        <w:pStyle w:val="FootnoteText"/>
        <w:ind w:firstLine="709"/>
        <w:rPr>
          <w:sz w:val="24"/>
          <w:szCs w:val="24"/>
        </w:rPr>
      </w:pPr>
      <w:r w:rsidRPr="009676E8">
        <w:rPr>
          <w:sz w:val="24"/>
          <w:szCs w:val="24"/>
        </w:rPr>
        <w:t>10. В чем принципиальное отличие планирования от прогнозирования?</w:t>
      </w:r>
    </w:p>
    <w:p w:rsidR="006F0D1F" w:rsidRPr="009676E8" w:rsidRDefault="006F0D1F" w:rsidP="003756E3">
      <w:pPr>
        <w:pStyle w:val="FootnoteText"/>
        <w:ind w:firstLine="709"/>
        <w:rPr>
          <w:sz w:val="24"/>
          <w:szCs w:val="24"/>
        </w:rPr>
      </w:pPr>
      <w:r w:rsidRPr="009676E8">
        <w:rPr>
          <w:sz w:val="24"/>
          <w:szCs w:val="24"/>
        </w:rPr>
        <w:t>10. Какова роль прогнозирования в бизнес-планировании?</w:t>
      </w:r>
    </w:p>
    <w:p w:rsidR="006F0D1F" w:rsidRDefault="006F0D1F" w:rsidP="002E3E81">
      <w:pPr>
        <w:ind w:firstLine="70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F0D1F" w:rsidRPr="00C64BD2" w:rsidRDefault="006F0D1F" w:rsidP="003756E3">
      <w:pPr>
        <w:ind w:left="709"/>
        <w:jc w:val="both"/>
        <w:rPr>
          <w:i/>
          <w:color w:val="000000"/>
        </w:rPr>
      </w:pPr>
      <w:r w:rsidRPr="00C64BD2">
        <w:rPr>
          <w:i/>
          <w:color w:val="000000"/>
        </w:rPr>
        <w:t xml:space="preserve">Примерное практическое задание .Задача  </w:t>
      </w:r>
    </w:p>
    <w:p w:rsidR="006F0D1F" w:rsidRPr="003756E3" w:rsidRDefault="006F0D1F" w:rsidP="00C64BD2">
      <w:pPr>
        <w:ind w:firstLine="708"/>
        <w:jc w:val="both"/>
        <w:rPr>
          <w:i/>
          <w:color w:val="000000"/>
        </w:rPr>
      </w:pPr>
      <w:r w:rsidRPr="003756E3">
        <w:rPr>
          <w:rStyle w:val="Emphasis"/>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F0D1F" w:rsidRDefault="006F0D1F" w:rsidP="00C64BD2">
      <w:pPr>
        <w:jc w:val="both"/>
        <w:rPr>
          <w:b/>
          <w:color w:val="000000"/>
        </w:rPr>
      </w:pPr>
    </w:p>
    <w:p w:rsidR="006F0D1F" w:rsidRDefault="006F0D1F"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F0D1F" w:rsidRDefault="006F0D1F" w:rsidP="002E3E81">
      <w:pPr>
        <w:ind w:firstLine="708"/>
        <w:jc w:val="both"/>
      </w:pPr>
    </w:p>
    <w:p w:rsidR="006F0D1F" w:rsidRDefault="006F0D1F" w:rsidP="002E3E81">
      <w:pPr>
        <w:ind w:firstLine="708"/>
        <w:jc w:val="both"/>
        <w:rPr>
          <w:i/>
        </w:rPr>
      </w:pPr>
      <w:r w:rsidRPr="002E6EA5">
        <w:rPr>
          <w:i/>
        </w:rPr>
        <w:t>Вопросы к занятию</w:t>
      </w:r>
    </w:p>
    <w:p w:rsidR="006F0D1F" w:rsidRPr="009676E8" w:rsidRDefault="006F0D1F" w:rsidP="001E229A">
      <w:pPr>
        <w:pStyle w:val="FootnoteText"/>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F0D1F" w:rsidRPr="009676E8" w:rsidRDefault="006F0D1F" w:rsidP="001E229A">
      <w:pPr>
        <w:pStyle w:val="FootnoteText"/>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F0D1F" w:rsidRPr="009676E8" w:rsidRDefault="006F0D1F" w:rsidP="001E229A">
      <w:pPr>
        <w:pStyle w:val="FootnoteText"/>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F0D1F" w:rsidRDefault="006F0D1F" w:rsidP="001E229A">
      <w:pPr>
        <w:pStyle w:val="FootnoteText"/>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F0D1F" w:rsidRDefault="006F0D1F" w:rsidP="001E229A">
      <w:pPr>
        <w:pStyle w:val="FootnoteText"/>
        <w:ind w:firstLine="709"/>
        <w:rPr>
          <w:sz w:val="24"/>
          <w:szCs w:val="24"/>
        </w:rPr>
      </w:pPr>
      <w:r>
        <w:rPr>
          <w:sz w:val="24"/>
          <w:szCs w:val="24"/>
        </w:rPr>
        <w:t>5. Приведите примеры современных инновационных технологий?</w:t>
      </w:r>
    </w:p>
    <w:p w:rsidR="006F0D1F" w:rsidRPr="009676E8" w:rsidRDefault="006F0D1F" w:rsidP="001E229A">
      <w:pPr>
        <w:pStyle w:val="FootnoteText"/>
        <w:ind w:firstLine="709"/>
        <w:rPr>
          <w:sz w:val="24"/>
          <w:szCs w:val="24"/>
        </w:rPr>
      </w:pPr>
      <w:r>
        <w:rPr>
          <w:sz w:val="24"/>
          <w:szCs w:val="24"/>
        </w:rPr>
        <w:t>6.Роль НТП в предпринимательской деятельности?</w:t>
      </w:r>
    </w:p>
    <w:p w:rsidR="006F0D1F" w:rsidRDefault="006F0D1F" w:rsidP="00C64BD2">
      <w:pPr>
        <w:pStyle w:val="ListParagraph"/>
        <w:ind w:left="106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xml:space="preserve">: результатыпредставить в форме презентации. </w:t>
      </w:r>
    </w:p>
    <w:p w:rsidR="006F0D1F" w:rsidRDefault="006F0D1F" w:rsidP="002E3E81">
      <w:pPr>
        <w:ind w:firstLine="708"/>
        <w:jc w:val="both"/>
      </w:pPr>
    </w:p>
    <w:p w:rsidR="006F0D1F" w:rsidRPr="00C64BD2" w:rsidRDefault="006F0D1F" w:rsidP="00BA50F3">
      <w:pPr>
        <w:ind w:firstLine="709"/>
        <w:jc w:val="both"/>
        <w:rPr>
          <w:color w:val="000000"/>
        </w:rPr>
      </w:pPr>
      <w:r w:rsidRPr="00C64BD2">
        <w:rPr>
          <w:i/>
          <w:color w:val="000000"/>
        </w:rPr>
        <w:t>Примерное практическое задание</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F0D1F" w:rsidRPr="00C64BD2" w:rsidRDefault="006F0D1F" w:rsidP="00C64BD2">
      <w:pPr>
        <w:ind w:left="709"/>
        <w:jc w:val="both"/>
        <w:rPr>
          <w:color w:val="000000"/>
        </w:rPr>
      </w:pPr>
      <w:r w:rsidRPr="00C64BD2">
        <w:rPr>
          <w:color w:val="000000"/>
        </w:rPr>
        <w:t>.</w:t>
      </w:r>
    </w:p>
    <w:p w:rsidR="006F0D1F" w:rsidRDefault="006F0D1F" w:rsidP="00BA50F3">
      <w:pPr>
        <w:pStyle w:val="Heading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Сущность, задачи, функции и  виды контроллинга на предприятии</w:t>
      </w:r>
    </w:p>
    <w:p w:rsidR="006F0D1F" w:rsidRDefault="006F0D1F" w:rsidP="00BA50F3"/>
    <w:p w:rsidR="006F0D1F" w:rsidRPr="00FA628D" w:rsidRDefault="006F0D1F" w:rsidP="00BA50F3">
      <w:pPr>
        <w:ind w:firstLine="708"/>
        <w:jc w:val="both"/>
        <w:rPr>
          <w:i/>
        </w:rPr>
      </w:pPr>
      <w:r w:rsidRPr="002E6EA5">
        <w:rPr>
          <w:i/>
        </w:rPr>
        <w:t>Вопросы к занятию</w:t>
      </w:r>
    </w:p>
    <w:p w:rsidR="006F0D1F" w:rsidRPr="009676E8" w:rsidRDefault="006F0D1F" w:rsidP="00BA50F3">
      <w:pPr>
        <w:ind w:firstLine="709"/>
      </w:pPr>
      <w:r>
        <w:t xml:space="preserve">1. </w:t>
      </w:r>
      <w:r w:rsidRPr="009676E8">
        <w:t>Как надо понимать термин «контроллинг»?</w:t>
      </w:r>
    </w:p>
    <w:p w:rsidR="006F0D1F" w:rsidRPr="009676E8" w:rsidRDefault="006F0D1F" w:rsidP="00BA50F3">
      <w:pPr>
        <w:ind w:firstLine="709"/>
      </w:pPr>
      <w:r w:rsidRPr="009676E8">
        <w:t>2. Какова история возникновения контроллинга?</w:t>
      </w:r>
    </w:p>
    <w:p w:rsidR="006F0D1F" w:rsidRPr="009676E8" w:rsidRDefault="006F0D1F" w:rsidP="00BA50F3">
      <w:pPr>
        <w:ind w:firstLine="709"/>
      </w:pPr>
      <w:r w:rsidRPr="009676E8">
        <w:t>3. Каковы особенности контроллинга в рыночной экономике?</w:t>
      </w:r>
    </w:p>
    <w:p w:rsidR="006F0D1F" w:rsidRPr="009676E8" w:rsidRDefault="006F0D1F" w:rsidP="00BA50F3">
      <w:pPr>
        <w:ind w:firstLine="709"/>
      </w:pPr>
      <w:r w:rsidRPr="009676E8">
        <w:t>4. Какие этапы внедрения контроллинга можно определить?</w:t>
      </w:r>
    </w:p>
    <w:p w:rsidR="006F0D1F" w:rsidRPr="009676E8" w:rsidRDefault="006F0D1F" w:rsidP="00BA50F3">
      <w:pPr>
        <w:ind w:firstLine="709"/>
      </w:pPr>
      <w:r w:rsidRPr="009676E8">
        <w:t>5. Какие факторы влияют на скорость построения системы контроллинга на предприятии?</w:t>
      </w:r>
    </w:p>
    <w:p w:rsidR="006F0D1F" w:rsidRPr="009676E8" w:rsidRDefault="006F0D1F" w:rsidP="00BA50F3">
      <w:pPr>
        <w:ind w:firstLine="709"/>
      </w:pPr>
      <w:r w:rsidRPr="009676E8">
        <w:t>6. В чем недостатки системы контроллинга?</w:t>
      </w:r>
    </w:p>
    <w:p w:rsidR="006F0D1F" w:rsidRPr="009676E8" w:rsidRDefault="006F0D1F" w:rsidP="00BA50F3">
      <w:pPr>
        <w:ind w:firstLine="709"/>
      </w:pPr>
      <w:r w:rsidRPr="009676E8">
        <w:t>7. На какие функциональные этапы можно разделить процесс контроллинга?</w:t>
      </w:r>
    </w:p>
    <w:p w:rsidR="006F0D1F" w:rsidRPr="009676E8" w:rsidRDefault="006F0D1F" w:rsidP="00BA50F3">
      <w:pPr>
        <w:ind w:firstLine="709"/>
      </w:pPr>
      <w:r w:rsidRPr="009676E8">
        <w:t>8. Как происходит процесс аккумулировании информации?</w:t>
      </w:r>
    </w:p>
    <w:p w:rsidR="006F0D1F" w:rsidRPr="009676E8" w:rsidRDefault="006F0D1F" w:rsidP="00BA50F3">
      <w:pPr>
        <w:ind w:firstLine="709"/>
      </w:pPr>
      <w:r w:rsidRPr="009676E8">
        <w:t>9. Каково место и роль контроллинга в организационной структуре предприятия?</w:t>
      </w:r>
    </w:p>
    <w:p w:rsidR="006F0D1F" w:rsidRPr="009676E8" w:rsidRDefault="006F0D1F" w:rsidP="00BA50F3">
      <w:pPr>
        <w:ind w:firstLine="709"/>
        <w:rPr>
          <w:b/>
          <w:i/>
        </w:rPr>
      </w:pPr>
      <w:r w:rsidRPr="009676E8">
        <w:t>10. Как организовать обратную связь между разными уровнями управления пред-приятием?</w:t>
      </w:r>
    </w:p>
    <w:p w:rsidR="006F0D1F" w:rsidRDefault="006F0D1F" w:rsidP="00263B24">
      <w:pPr>
        <w:jc w:val="both"/>
        <w:rPr>
          <w:i/>
        </w:rPr>
      </w:pPr>
    </w:p>
    <w:p w:rsidR="006F0D1F" w:rsidRDefault="006F0D1F"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F0D1F" w:rsidRPr="00263B24" w:rsidRDefault="006F0D1F" w:rsidP="00263B24">
      <w:pPr>
        <w:jc w:val="both"/>
        <w:rPr>
          <w:i/>
          <w:color w:val="000000"/>
        </w:rPr>
      </w:pPr>
    </w:p>
    <w:p w:rsidR="006F0D1F" w:rsidRPr="00263B24" w:rsidRDefault="006F0D1F" w:rsidP="002E3E81">
      <w:pPr>
        <w:ind w:firstLine="708"/>
        <w:jc w:val="both"/>
        <w:rPr>
          <w:b/>
        </w:rPr>
      </w:pPr>
      <w:r w:rsidRPr="00263B24">
        <w:rPr>
          <w:b/>
        </w:rPr>
        <w:t xml:space="preserve">Тема 18. </w:t>
      </w:r>
      <w:r>
        <w:t>Ликвидация/ реорганизация предприятия</w:t>
      </w:r>
    </w:p>
    <w:p w:rsidR="006F0D1F" w:rsidRDefault="006F0D1F" w:rsidP="002E3E81">
      <w:pPr>
        <w:ind w:firstLine="708"/>
        <w:jc w:val="both"/>
      </w:pPr>
    </w:p>
    <w:p w:rsidR="006F0D1F" w:rsidRDefault="006F0D1F" w:rsidP="002E3E81">
      <w:pPr>
        <w:ind w:firstLine="708"/>
        <w:jc w:val="both"/>
      </w:pPr>
      <w:r>
        <w:t>Вопросы к занятию</w:t>
      </w:r>
    </w:p>
    <w:p w:rsidR="006F0D1F" w:rsidRPr="00110A23" w:rsidRDefault="006F0D1F" w:rsidP="00BA50F3">
      <w:pPr>
        <w:pStyle w:val="ListParagraph"/>
        <w:numPr>
          <w:ilvl w:val="0"/>
          <w:numId w:val="37"/>
        </w:numPr>
        <w:jc w:val="both"/>
      </w:pPr>
      <w:r w:rsidRPr="00110A23">
        <w:t xml:space="preserve">Ликвидация предприятий </w:t>
      </w:r>
    </w:p>
    <w:p w:rsidR="006F0D1F" w:rsidRPr="00110A23" w:rsidRDefault="006F0D1F" w:rsidP="00BA50F3">
      <w:pPr>
        <w:pStyle w:val="ListParagraph"/>
        <w:numPr>
          <w:ilvl w:val="0"/>
          <w:numId w:val="37"/>
        </w:numPr>
        <w:jc w:val="both"/>
      </w:pPr>
      <w:r w:rsidRPr="00110A23">
        <w:t xml:space="preserve">Реорганизация предприятий </w:t>
      </w:r>
    </w:p>
    <w:p w:rsidR="006F0D1F" w:rsidRPr="00110A23" w:rsidRDefault="006F0D1F" w:rsidP="00BA50F3">
      <w:pPr>
        <w:pStyle w:val="ListParagraph"/>
        <w:numPr>
          <w:ilvl w:val="0"/>
          <w:numId w:val="37"/>
        </w:numPr>
        <w:jc w:val="both"/>
      </w:pPr>
      <w:r w:rsidRPr="00110A23">
        <w:t xml:space="preserve">Банкротство организаций </w:t>
      </w:r>
    </w:p>
    <w:p w:rsidR="006F0D1F" w:rsidRDefault="006F0D1F" w:rsidP="00BA50F3">
      <w:pPr>
        <w:pStyle w:val="ListParagraph"/>
        <w:numPr>
          <w:ilvl w:val="0"/>
          <w:numId w:val="37"/>
        </w:numPr>
        <w:jc w:val="both"/>
      </w:pPr>
      <w:r w:rsidRPr="00110A23">
        <w:t>Институт банкротства</w:t>
      </w:r>
    </w:p>
    <w:p w:rsidR="006F0D1F" w:rsidRDefault="006F0D1F" w:rsidP="00BA50F3">
      <w:pPr>
        <w:pStyle w:val="ListParagraph"/>
        <w:ind w:left="1068"/>
        <w:jc w:val="both"/>
      </w:pPr>
    </w:p>
    <w:p w:rsidR="006F0D1F" w:rsidRDefault="006F0D1F"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F0D1F" w:rsidRPr="00C64BD2" w:rsidRDefault="006F0D1F" w:rsidP="00BA50F3">
      <w:pPr>
        <w:ind w:firstLine="709"/>
        <w:jc w:val="both"/>
        <w:rPr>
          <w:color w:val="000000"/>
        </w:rPr>
      </w:pPr>
      <w:r w:rsidRPr="00C64BD2">
        <w:rPr>
          <w:i/>
          <w:color w:val="000000"/>
        </w:rPr>
        <w:t>Примерное практическое задание</w:t>
      </w:r>
      <w:r w:rsidRPr="00BA50F3">
        <w:rPr>
          <w:color w:val="000000"/>
        </w:rPr>
        <w:t xml:space="preserve">.Составьте </w:t>
      </w:r>
      <w:r>
        <w:rPr>
          <w:color w:val="000000"/>
        </w:rPr>
        <w:t>план  процедуры добровольной ликвидации ООО.</w:t>
      </w:r>
    </w:p>
    <w:p w:rsidR="006F0D1F" w:rsidRDefault="006F0D1F" w:rsidP="00662CEE">
      <w:pPr>
        <w:widowControl w:val="0"/>
        <w:autoSpaceDE w:val="0"/>
        <w:autoSpaceDN w:val="0"/>
        <w:adjustRightInd w:val="0"/>
        <w:jc w:val="both"/>
        <w:rPr>
          <w:b/>
        </w:rPr>
      </w:pPr>
    </w:p>
    <w:p w:rsidR="006F0D1F" w:rsidRPr="00DC11F5" w:rsidRDefault="006F0D1F" w:rsidP="00EC37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0D1F" w:rsidRPr="000F0F00" w:rsidRDefault="006F0D1F" w:rsidP="00EC37C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0D1F" w:rsidRPr="00DC11F5" w:rsidRDefault="006F0D1F" w:rsidP="00D00133">
      <w:pPr>
        <w:widowControl w:val="0"/>
        <w:autoSpaceDE w:val="0"/>
        <w:autoSpaceDN w:val="0"/>
        <w:adjustRightInd w:val="0"/>
        <w:ind w:firstLine="708"/>
        <w:rPr>
          <w:b/>
          <w:bCs/>
          <w:i/>
          <w:iCs/>
          <w:highlight w:val="white"/>
        </w:rPr>
      </w:pPr>
    </w:p>
    <w:p w:rsidR="006F0D1F" w:rsidRDefault="006F0D1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0D1F" w:rsidRPr="00DC11F5" w:rsidRDefault="006F0D1F" w:rsidP="00802F71">
      <w:pPr>
        <w:autoSpaceDE w:val="0"/>
        <w:autoSpaceDN w:val="0"/>
        <w:adjustRightInd w:val="0"/>
        <w:ind w:left="708"/>
        <w:jc w:val="both"/>
        <w:rPr>
          <w:b/>
          <w:bCs/>
          <w:i/>
          <w:iCs/>
        </w:rPr>
      </w:pPr>
    </w:p>
    <w:p w:rsidR="006F0D1F" w:rsidRDefault="006F0D1F" w:rsidP="00D00133">
      <w:pPr>
        <w:autoSpaceDE w:val="0"/>
        <w:autoSpaceDN w:val="0"/>
        <w:adjustRightInd w:val="0"/>
        <w:ind w:left="720"/>
        <w:rPr>
          <w:b/>
          <w:iCs/>
        </w:rPr>
      </w:pPr>
      <w:r w:rsidRPr="00DC11F5">
        <w:rPr>
          <w:b/>
          <w:iCs/>
        </w:rPr>
        <w:t>7.1. Основная учебная литература:</w:t>
      </w:r>
    </w:p>
    <w:p w:rsidR="006F0D1F" w:rsidRPr="001D6EBA" w:rsidRDefault="006F0D1F" w:rsidP="001D6EBA">
      <w:pPr>
        <w:pStyle w:val="ListParagraph"/>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6F0D1F" w:rsidRPr="001D6EBA" w:rsidRDefault="006F0D1F" w:rsidP="001D6EBA">
      <w:pPr>
        <w:pStyle w:val="ListParagraph"/>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6F0D1F" w:rsidRPr="00CC36FC" w:rsidRDefault="006F0D1F" w:rsidP="001D6EBA">
      <w:pPr>
        <w:pStyle w:val="ListParagraph"/>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1D6EBA">
      <w:pPr>
        <w:pStyle w:val="ListParagraph"/>
        <w:numPr>
          <w:ilvl w:val="0"/>
          <w:numId w:val="77"/>
        </w:numPr>
        <w:ind w:left="0" w:firstLine="357"/>
        <w:jc w:val="both"/>
        <w:rPr>
          <w:color w:val="000000"/>
          <w:shd w:val="clear" w:color="auto" w:fill="FFFFFF"/>
        </w:rPr>
      </w:pPr>
      <w:r w:rsidRPr="00CC36FC">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sidRPr="00CC36FC">
          <w:rPr>
            <w:rStyle w:val="Hyperlink"/>
            <w:shd w:val="clear" w:color="auto" w:fill="FFFFFF"/>
          </w:rPr>
          <w:t>http://www.iprbookshop.ru/85675.html</w:t>
        </w:r>
      </w:hyperlink>
    </w:p>
    <w:p w:rsidR="006F0D1F" w:rsidRPr="00703AA4" w:rsidRDefault="006F0D1F" w:rsidP="00445243">
      <w:pPr>
        <w:ind w:firstLine="709"/>
        <w:jc w:val="both"/>
        <w:rPr>
          <w:color w:val="000000"/>
          <w:shd w:val="clear" w:color="auto" w:fill="FFFFFF"/>
        </w:rPr>
      </w:pPr>
    </w:p>
    <w:p w:rsidR="006F0D1F" w:rsidRPr="00BE57FE" w:rsidRDefault="006F0D1F" w:rsidP="00445243">
      <w:pPr>
        <w:ind w:firstLine="360"/>
        <w:jc w:val="both"/>
        <w:rPr>
          <w:b/>
          <w:iCs/>
        </w:rPr>
      </w:pPr>
      <w:r w:rsidRPr="00BE57FE">
        <w:rPr>
          <w:b/>
          <w:iCs/>
        </w:rPr>
        <w:t>Дополнительная учебная литература:</w:t>
      </w:r>
    </w:p>
    <w:p w:rsidR="006F0D1F" w:rsidRPr="00096247" w:rsidRDefault="006F0D1F" w:rsidP="00096247">
      <w:pPr>
        <w:pStyle w:val="ListParagraph"/>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6F0D1F" w:rsidRPr="00096247" w:rsidRDefault="006F0D1F" w:rsidP="00096247">
      <w:pPr>
        <w:pStyle w:val="ListParagraph"/>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Молоткова, Н. В. Управление предприятием в современной экономике : учебное пособие / Н. В. Молоткова,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F0D1F" w:rsidRDefault="006F0D1F" w:rsidP="00096247">
      <w:pPr>
        <w:pStyle w:val="ListParagraph"/>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6F0D1F" w:rsidRPr="00096247" w:rsidRDefault="006F0D1F" w:rsidP="007520D0">
      <w:pPr>
        <w:pStyle w:val="ListParagraph"/>
        <w:shd w:val="clear" w:color="auto" w:fill="FFFFFF"/>
        <w:tabs>
          <w:tab w:val="left" w:pos="993"/>
        </w:tabs>
        <w:jc w:val="both"/>
        <w:rPr>
          <w:color w:val="000000"/>
          <w:shd w:val="clear" w:color="auto" w:fill="FFFFFF"/>
        </w:rPr>
      </w:pPr>
    </w:p>
    <w:p w:rsidR="006F0D1F" w:rsidRPr="00DC11F5" w:rsidRDefault="006F0D1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0D1F" w:rsidRPr="00853C41" w:rsidRDefault="006F0D1F" w:rsidP="00853C41">
      <w:pPr>
        <w:numPr>
          <w:ilvl w:val="0"/>
          <w:numId w:val="12"/>
        </w:numPr>
        <w:shd w:val="clear" w:color="auto" w:fill="FFFFFF"/>
        <w:ind w:left="0" w:firstLine="709"/>
        <w:jc w:val="both"/>
      </w:pPr>
      <w:hyperlink r:id="rId10" w:tgtFrame="_blank" w:history="1">
        <w:r w:rsidRPr="00853C41">
          <w:rPr>
            <w:rStyle w:val="Hyperlink"/>
            <w:color w:val="auto"/>
            <w:u w:val="none"/>
          </w:rPr>
          <w:t xml:space="preserve">Экономическое развитие России . </w:t>
        </w:r>
      </w:hyperlink>
      <w:r w:rsidRPr="00853C41">
        <w:t xml:space="preserve">. </w:t>
      </w:r>
      <w:r w:rsidRPr="00853C41">
        <w:rPr>
          <w:color w:val="000000"/>
        </w:rPr>
        <w:t xml:space="preserve">ISSN: </w:t>
      </w:r>
      <w:r w:rsidRPr="00853C41">
        <w:rPr>
          <w:color w:val="000000"/>
          <w:shd w:val="clear" w:color="auto" w:fill="FFFFFF"/>
        </w:rPr>
        <w:t>2306-5001</w:t>
      </w:r>
    </w:p>
    <w:p w:rsidR="006F0D1F" w:rsidRPr="00853C41" w:rsidRDefault="006F0D1F" w:rsidP="00853C41">
      <w:pPr>
        <w:numPr>
          <w:ilvl w:val="0"/>
          <w:numId w:val="12"/>
        </w:numPr>
        <w:shd w:val="clear" w:color="auto" w:fill="FFFFFF"/>
        <w:ind w:left="0" w:firstLine="709"/>
        <w:jc w:val="both"/>
      </w:pPr>
      <w:hyperlink r:id="rId11" w:tgtFrame="_blank" w:history="1">
        <w:r w:rsidRPr="00853C41">
          <w:rPr>
            <w:rStyle w:val="Hyperlink"/>
            <w:color w:val="auto"/>
            <w:u w:val="none"/>
          </w:rPr>
          <w:t xml:space="preserve">Вестник Экономикаи , права и социологии. </w:t>
        </w:r>
      </w:hyperlink>
      <w:r w:rsidRPr="00853C41">
        <w:rPr>
          <w:color w:val="000000"/>
        </w:rPr>
        <w:t xml:space="preserve">ISSN: </w:t>
      </w:r>
      <w:r w:rsidRPr="00853C41">
        <w:rPr>
          <w:color w:val="000000"/>
          <w:shd w:val="clear" w:color="auto" w:fill="FFFFFF"/>
        </w:rPr>
        <w:t>1998-5533</w:t>
      </w:r>
    </w:p>
    <w:p w:rsidR="006F0D1F" w:rsidRPr="00853C41" w:rsidRDefault="006F0D1F"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F0D1F" w:rsidRPr="00853C41" w:rsidRDefault="006F0D1F" w:rsidP="00853C41">
      <w:pPr>
        <w:shd w:val="clear" w:color="auto" w:fill="FFFFFF"/>
        <w:ind w:left="709"/>
        <w:jc w:val="both"/>
      </w:pPr>
    </w:p>
    <w:p w:rsidR="006F0D1F" w:rsidRPr="00DC11F5" w:rsidRDefault="006F0D1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0D1F" w:rsidRDefault="006F0D1F" w:rsidP="003F18DB">
      <w:pPr>
        <w:widowControl w:val="0"/>
        <w:autoSpaceDE w:val="0"/>
        <w:autoSpaceDN w:val="0"/>
        <w:adjustRightInd w:val="0"/>
        <w:jc w:val="both"/>
        <w:rPr>
          <w:shd w:val="clear" w:color="auto" w:fill="FFFFFF"/>
        </w:rPr>
      </w:pPr>
      <w:hyperlink r:id="rId12"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6F0D1F" w:rsidRPr="001E1177" w:rsidRDefault="006F0D1F" w:rsidP="001E1177">
      <w:pPr>
        <w:widowControl w:val="0"/>
        <w:tabs>
          <w:tab w:val="left" w:pos="851"/>
        </w:tabs>
        <w:jc w:val="both"/>
        <w:rPr>
          <w:lang w:val="uk-UA"/>
        </w:rPr>
      </w:pPr>
      <w:hyperlink r:id="rId13" w:history="1">
        <w:r w:rsidRPr="001E1177">
          <w:rPr>
            <w:lang w:val="uk-UA"/>
          </w:rPr>
          <w:t>www.cia.gov/cia/publications/factbook</w:t>
        </w:r>
      </w:hyperlink>
      <w:r w:rsidRPr="001E1177">
        <w:rPr>
          <w:lang w:val="uk-UA"/>
        </w:rPr>
        <w:t xml:space="preserve"> – справочник ЦРУ «Книга фактов».</w:t>
      </w:r>
    </w:p>
    <w:p w:rsidR="006F0D1F" w:rsidRPr="001E1177" w:rsidRDefault="006F0D1F" w:rsidP="001E1177">
      <w:pPr>
        <w:widowControl w:val="0"/>
        <w:tabs>
          <w:tab w:val="left" w:pos="851"/>
        </w:tabs>
        <w:jc w:val="both"/>
        <w:rPr>
          <w:lang w:val="uk-UA"/>
        </w:rPr>
      </w:pPr>
      <w:r w:rsidRPr="001E1177">
        <w:rPr>
          <w:lang w:val="uk-UA"/>
        </w:rPr>
        <w:t>www.europa.eu.int – официальный сайт ЕвропейскогоСоюза.</w:t>
      </w:r>
    </w:p>
    <w:p w:rsidR="006F0D1F" w:rsidRPr="001E1177" w:rsidRDefault="006F0D1F"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6F0D1F" w:rsidRPr="001E1177" w:rsidRDefault="006F0D1F" w:rsidP="001E1177">
      <w:pPr>
        <w:widowControl w:val="0"/>
        <w:tabs>
          <w:tab w:val="left" w:pos="851"/>
        </w:tabs>
        <w:jc w:val="both"/>
        <w:rPr>
          <w:lang w:val="uk-UA"/>
        </w:rPr>
      </w:pPr>
      <w:r w:rsidRPr="001E1177">
        <w:rPr>
          <w:lang w:val="uk-UA"/>
        </w:rPr>
        <w:t>www.un.org – официальный сайт ООН</w:t>
      </w:r>
    </w:p>
    <w:p w:rsidR="006F0D1F" w:rsidRPr="001E1177" w:rsidRDefault="006F0D1F"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6F0D1F" w:rsidRPr="001E1177" w:rsidRDefault="006F0D1F"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6F0D1F" w:rsidRPr="001E1177" w:rsidRDefault="006F0D1F"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6F0D1F" w:rsidRPr="00DC11F5" w:rsidRDefault="006F0D1F" w:rsidP="00D00133">
      <w:pPr>
        <w:autoSpaceDE w:val="0"/>
        <w:autoSpaceDN w:val="0"/>
        <w:adjustRightInd w:val="0"/>
        <w:ind w:left="720"/>
        <w:rPr>
          <w:b/>
          <w:bCs/>
          <w:i/>
          <w:iCs/>
        </w:rPr>
      </w:pPr>
    </w:p>
    <w:p w:rsidR="006F0D1F" w:rsidRPr="00DC11F5" w:rsidRDefault="006F0D1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0D1F" w:rsidRPr="00DC11F5" w:rsidRDefault="006F0D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0D1F" w:rsidRPr="00DC11F5" w:rsidRDefault="006F0D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0D1F" w:rsidRPr="00DC11F5" w:rsidRDefault="006F0D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0D1F" w:rsidRPr="00DC11F5" w:rsidRDefault="006F0D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0D1F" w:rsidRPr="00DC11F5" w:rsidRDefault="006F0D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0D1F" w:rsidRPr="00DC11F5" w:rsidRDefault="006F0D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0D1F" w:rsidRPr="00DC11F5" w:rsidRDefault="006F0D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0D1F" w:rsidRPr="00DC11F5" w:rsidRDefault="006F0D1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0D1F" w:rsidRPr="00DC11F5" w:rsidRDefault="006F0D1F" w:rsidP="00D00133">
      <w:pPr>
        <w:autoSpaceDE w:val="0"/>
        <w:autoSpaceDN w:val="0"/>
        <w:adjustRightInd w:val="0"/>
        <w:jc w:val="both"/>
      </w:pPr>
    </w:p>
    <w:p w:rsidR="006F0D1F" w:rsidRPr="00DC11F5" w:rsidRDefault="006F0D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0D1F" w:rsidRPr="00DC11F5" w:rsidRDefault="006F0D1F" w:rsidP="00292248">
      <w:pPr>
        <w:autoSpaceDE w:val="0"/>
        <w:autoSpaceDN w:val="0"/>
        <w:adjustRightInd w:val="0"/>
        <w:jc w:val="both"/>
        <w:rPr>
          <w:b/>
          <w:bCs/>
          <w:i/>
          <w:iCs/>
        </w:rPr>
      </w:pPr>
    </w:p>
    <w:p w:rsidR="006F0D1F" w:rsidRPr="00EC37C9" w:rsidRDefault="006F0D1F" w:rsidP="00292248">
      <w:pPr>
        <w:autoSpaceDE w:val="0"/>
        <w:autoSpaceDN w:val="0"/>
        <w:adjustRightInd w:val="0"/>
        <w:jc w:val="both"/>
        <w:rPr>
          <w:b/>
          <w:bCs/>
          <w:i/>
          <w:iCs/>
        </w:rPr>
      </w:pPr>
      <w:r w:rsidRPr="00EC37C9">
        <w:t>1.</w:t>
      </w:r>
      <w:r w:rsidRPr="00DC11F5">
        <w:t>Операционнаясистема</w:t>
      </w:r>
      <w:r w:rsidRPr="00EC37C9">
        <w:t xml:space="preserve"> </w:t>
      </w:r>
      <w:r w:rsidRPr="00DC11F5">
        <w:rPr>
          <w:lang w:val="en-US"/>
        </w:rPr>
        <w:t>Microsoft</w:t>
      </w:r>
      <w:r w:rsidRPr="00EC37C9">
        <w:t xml:space="preserve"> </w:t>
      </w:r>
      <w:r w:rsidRPr="00DC11F5">
        <w:rPr>
          <w:lang w:val="en-US"/>
        </w:rPr>
        <w:t>Windows</w:t>
      </w:r>
    </w:p>
    <w:p w:rsidR="006F0D1F" w:rsidRPr="00EC37C9" w:rsidRDefault="006F0D1F" w:rsidP="00292248">
      <w:pPr>
        <w:autoSpaceDE w:val="0"/>
        <w:autoSpaceDN w:val="0"/>
        <w:adjustRightInd w:val="0"/>
        <w:jc w:val="both"/>
      </w:pPr>
      <w:r w:rsidRPr="00EC37C9">
        <w:t>2.</w:t>
      </w:r>
      <w:r w:rsidRPr="00DC11F5">
        <w:rPr>
          <w:lang w:val="en-US"/>
        </w:rPr>
        <w:t>Microsoft</w:t>
      </w:r>
      <w:r w:rsidRPr="00EC37C9">
        <w:t xml:space="preserve"> </w:t>
      </w:r>
      <w:r w:rsidRPr="00DC11F5">
        <w:rPr>
          <w:lang w:val="en-US"/>
        </w:rPr>
        <w:t>Office</w:t>
      </w:r>
      <w:r w:rsidRPr="00EC37C9">
        <w:t xml:space="preserve"> 2010-2016</w:t>
      </w:r>
    </w:p>
    <w:p w:rsidR="006F0D1F" w:rsidRPr="00EC37C9" w:rsidRDefault="006F0D1F" w:rsidP="00292248">
      <w:pPr>
        <w:autoSpaceDE w:val="0"/>
        <w:autoSpaceDN w:val="0"/>
        <w:adjustRightInd w:val="0"/>
        <w:jc w:val="both"/>
      </w:pPr>
      <w:r w:rsidRPr="00EC37C9">
        <w:t>3.</w:t>
      </w:r>
      <w:r w:rsidRPr="00DC11F5">
        <w:t>Антивирус</w:t>
      </w:r>
      <w:r w:rsidRPr="00EC37C9">
        <w:t xml:space="preserve"> </w:t>
      </w:r>
      <w:r w:rsidRPr="00DC11F5">
        <w:rPr>
          <w:lang w:val="en-US"/>
        </w:rPr>
        <w:t>Kaspersky</w:t>
      </w:r>
      <w:r w:rsidRPr="00EC37C9">
        <w:t xml:space="preserve"> </w:t>
      </w:r>
      <w:r w:rsidRPr="00DC11F5">
        <w:rPr>
          <w:lang w:val="en-US"/>
        </w:rPr>
        <w:t>Endpoint</w:t>
      </w:r>
      <w:r w:rsidRPr="00EC37C9">
        <w:t xml:space="preserve"> </w:t>
      </w:r>
      <w:r w:rsidRPr="00DC11F5">
        <w:rPr>
          <w:lang w:val="en-US"/>
        </w:rPr>
        <w:t>Security</w:t>
      </w:r>
    </w:p>
    <w:p w:rsidR="006F0D1F" w:rsidRPr="004F6BAA" w:rsidRDefault="006F0D1F" w:rsidP="00292248">
      <w:pPr>
        <w:autoSpaceDE w:val="0"/>
        <w:autoSpaceDN w:val="0"/>
        <w:adjustRightInd w:val="0"/>
        <w:jc w:val="both"/>
      </w:pPr>
      <w:r w:rsidRPr="004F6BAA">
        <w:t>4.</w:t>
      </w:r>
      <w:r w:rsidRPr="00DC11F5">
        <w:t>Программадляработыс</w:t>
      </w:r>
      <w:r w:rsidRPr="00DC11F5">
        <w:rPr>
          <w:lang w:val="en-US"/>
        </w:rPr>
        <w:t>pdf</w:t>
      </w:r>
      <w:r w:rsidRPr="00DC11F5">
        <w:t>файлами</w:t>
      </w:r>
      <w:r w:rsidRPr="00DC11F5">
        <w:rPr>
          <w:lang w:val="en-US"/>
        </w:rPr>
        <w:t>AdobeReader</w:t>
      </w:r>
    </w:p>
    <w:p w:rsidR="006F0D1F" w:rsidRPr="004F6BAA" w:rsidRDefault="006F0D1F" w:rsidP="00292248">
      <w:pPr>
        <w:autoSpaceDE w:val="0"/>
        <w:autoSpaceDN w:val="0"/>
        <w:adjustRightInd w:val="0"/>
        <w:jc w:val="both"/>
      </w:pPr>
      <w:r w:rsidRPr="004F6BAA">
        <w:t>5.</w:t>
      </w:r>
      <w:r w:rsidRPr="00DC11F5">
        <w:t>Архиватор</w:t>
      </w:r>
      <w:r w:rsidRPr="004F6BAA">
        <w:t xml:space="preserve"> 7-</w:t>
      </w:r>
      <w:r w:rsidRPr="00DC11F5">
        <w:rPr>
          <w:lang w:val="en-US"/>
        </w:rPr>
        <w:t>zip</w:t>
      </w:r>
    </w:p>
    <w:p w:rsidR="006F0D1F" w:rsidRPr="00DC11F5" w:rsidRDefault="006F0D1F" w:rsidP="00292248">
      <w:pPr>
        <w:autoSpaceDE w:val="0"/>
        <w:autoSpaceDN w:val="0"/>
        <w:adjustRightInd w:val="0"/>
        <w:jc w:val="both"/>
      </w:pPr>
      <w:r w:rsidRPr="00DC11F5">
        <w:t>6.Справочно-правовая система КонсультантПлюс</w:t>
      </w:r>
    </w:p>
    <w:p w:rsidR="006F0D1F" w:rsidRPr="00DC11F5" w:rsidRDefault="006F0D1F" w:rsidP="00292248">
      <w:pPr>
        <w:autoSpaceDE w:val="0"/>
        <w:autoSpaceDN w:val="0"/>
        <w:adjustRightInd w:val="0"/>
        <w:jc w:val="both"/>
        <w:rPr>
          <w:b/>
          <w:bCs/>
          <w:i/>
          <w:iCs/>
        </w:rPr>
      </w:pPr>
      <w:r w:rsidRPr="00DC11F5">
        <w:t>7.Справочно-правовая система Гарант</w:t>
      </w:r>
    </w:p>
    <w:p w:rsidR="006F0D1F" w:rsidRDefault="006F0D1F" w:rsidP="001258D3">
      <w:pPr>
        <w:autoSpaceDE w:val="0"/>
        <w:autoSpaceDN w:val="0"/>
        <w:adjustRightInd w:val="0"/>
        <w:ind w:left="360"/>
        <w:jc w:val="both"/>
        <w:rPr>
          <w:b/>
          <w:bCs/>
          <w:i/>
          <w:iCs/>
        </w:rPr>
      </w:pPr>
    </w:p>
    <w:p w:rsidR="006F0D1F" w:rsidRPr="00DC11F5" w:rsidRDefault="006F0D1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0D1F" w:rsidRPr="00DC11F5" w:rsidRDefault="006F0D1F" w:rsidP="00292248">
      <w:pPr>
        <w:ind w:left="720"/>
        <w:contextualSpacing/>
        <w:jc w:val="both"/>
      </w:pPr>
      <w:r w:rsidRPr="00DC11F5">
        <w:t>1.Проектор, ноутбук</w:t>
      </w:r>
    </w:p>
    <w:p w:rsidR="006F0D1F" w:rsidRPr="00DC11F5" w:rsidRDefault="006F0D1F" w:rsidP="00292248">
      <w:pPr>
        <w:ind w:left="720"/>
        <w:contextualSpacing/>
        <w:jc w:val="both"/>
      </w:pPr>
      <w:r w:rsidRPr="00DC11F5">
        <w:t xml:space="preserve">2.Проекционный экран </w:t>
      </w:r>
    </w:p>
    <w:p w:rsidR="006F0D1F" w:rsidRPr="00DC11F5" w:rsidRDefault="006F0D1F" w:rsidP="00292248">
      <w:pPr>
        <w:ind w:left="720"/>
        <w:contextualSpacing/>
        <w:jc w:val="both"/>
      </w:pPr>
      <w:r w:rsidRPr="00DC11F5">
        <w:t>3.Колонки</w:t>
      </w:r>
    </w:p>
    <w:p w:rsidR="006F0D1F" w:rsidRPr="00DC11F5" w:rsidRDefault="006F0D1F" w:rsidP="00292248">
      <w:pPr>
        <w:autoSpaceDE w:val="0"/>
        <w:autoSpaceDN w:val="0"/>
        <w:adjustRightInd w:val="0"/>
      </w:pPr>
    </w:p>
    <w:p w:rsidR="006F0D1F" w:rsidRPr="00DC11F5" w:rsidRDefault="006F0D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0D1F" w:rsidRPr="00DC11F5" w:rsidRDefault="006F0D1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0D1F" w:rsidRPr="00DC11F5" w:rsidRDefault="006F0D1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0D1F" w:rsidRPr="00DC11F5" w:rsidRDefault="006F0D1F" w:rsidP="00034A75">
      <w:pPr>
        <w:tabs>
          <w:tab w:val="center" w:pos="4536"/>
          <w:tab w:val="right" w:pos="9072"/>
        </w:tabs>
        <w:ind w:firstLine="709"/>
        <w:jc w:val="both"/>
      </w:pPr>
    </w:p>
    <w:p w:rsidR="006F0D1F" w:rsidRPr="00DC11F5" w:rsidRDefault="006F0D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0D1F" w:rsidRPr="00DC11F5" w:rsidRDefault="006F0D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0D1F" w:rsidRPr="00DC11F5" w:rsidRDefault="006F0D1F" w:rsidP="00D00133">
      <w:pPr>
        <w:tabs>
          <w:tab w:val="center" w:pos="4536"/>
          <w:tab w:val="right" w:pos="9072"/>
        </w:tabs>
        <w:autoSpaceDE w:val="0"/>
        <w:autoSpaceDN w:val="0"/>
        <w:adjustRightInd w:val="0"/>
      </w:pPr>
      <w:r w:rsidRPr="00DC11F5">
        <w:t>- практические занятия;</w:t>
      </w:r>
    </w:p>
    <w:p w:rsidR="006F0D1F" w:rsidRPr="00DC11F5" w:rsidRDefault="006F0D1F" w:rsidP="00D00133">
      <w:pPr>
        <w:tabs>
          <w:tab w:val="center" w:pos="4536"/>
          <w:tab w:val="right" w:pos="9072"/>
        </w:tabs>
        <w:autoSpaceDE w:val="0"/>
        <w:autoSpaceDN w:val="0"/>
        <w:adjustRightInd w:val="0"/>
      </w:pPr>
      <w:r w:rsidRPr="00DC11F5">
        <w:t>- контрольные опросы;</w:t>
      </w:r>
    </w:p>
    <w:p w:rsidR="006F0D1F" w:rsidRPr="00DC11F5" w:rsidRDefault="006F0D1F" w:rsidP="00D00133">
      <w:pPr>
        <w:tabs>
          <w:tab w:val="center" w:pos="4536"/>
          <w:tab w:val="right" w:pos="9072"/>
        </w:tabs>
        <w:autoSpaceDE w:val="0"/>
        <w:autoSpaceDN w:val="0"/>
        <w:adjustRightInd w:val="0"/>
      </w:pPr>
      <w:r w:rsidRPr="00DC11F5">
        <w:t>- консультации;</w:t>
      </w:r>
    </w:p>
    <w:p w:rsidR="006F0D1F" w:rsidRPr="00DC11F5" w:rsidRDefault="006F0D1F" w:rsidP="00D00133">
      <w:pPr>
        <w:tabs>
          <w:tab w:val="center" w:pos="4536"/>
          <w:tab w:val="right" w:pos="9072"/>
        </w:tabs>
        <w:autoSpaceDE w:val="0"/>
        <w:autoSpaceDN w:val="0"/>
        <w:adjustRightInd w:val="0"/>
      </w:pPr>
      <w:r w:rsidRPr="00DC11F5">
        <w:t>- самостоятельная работа с учебной литературой;</w:t>
      </w:r>
    </w:p>
    <w:p w:rsidR="006F0D1F" w:rsidRPr="003F4282" w:rsidRDefault="006F0D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0D1F" w:rsidRPr="00DC11F5" w:rsidRDefault="006F0D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0D1F" w:rsidRDefault="006F0D1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0D1F" w:rsidRDefault="006F0D1F" w:rsidP="00D00133">
      <w:pPr>
        <w:tabs>
          <w:tab w:val="center" w:pos="4536"/>
          <w:tab w:val="right" w:pos="9072"/>
        </w:tabs>
        <w:autoSpaceDE w:val="0"/>
        <w:autoSpaceDN w:val="0"/>
        <w:adjustRightInd w:val="0"/>
        <w:rPr>
          <w:i/>
          <w:iCs/>
        </w:rPr>
      </w:pPr>
      <w:r w:rsidRPr="00DC11F5">
        <w:rPr>
          <w:i/>
          <w:iCs/>
        </w:rPr>
        <w:t>- - сообщения с анализом;</w:t>
      </w:r>
    </w:p>
    <w:p w:rsidR="006F0D1F" w:rsidRPr="00DC11F5" w:rsidRDefault="006F0D1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F0D1F" w:rsidRDefault="006F0D1F" w:rsidP="00853C41">
      <w:pPr>
        <w:tabs>
          <w:tab w:val="center" w:pos="4536"/>
          <w:tab w:val="right" w:pos="9072"/>
        </w:tabs>
        <w:autoSpaceDE w:val="0"/>
        <w:autoSpaceDN w:val="0"/>
        <w:adjustRightInd w:val="0"/>
        <w:jc w:val="both"/>
      </w:pPr>
      <w:r w:rsidRPr="00C8171F">
        <w:rPr>
          <w:i/>
          <w:iCs/>
        </w:rPr>
        <w:t>-</w:t>
      </w:r>
      <w:r>
        <w:br w:type="page"/>
      </w:r>
    </w:p>
    <w:p w:rsidR="006F0D1F" w:rsidRDefault="006F0D1F"/>
    <w:p w:rsidR="006F0D1F" w:rsidRPr="00DC11F5" w:rsidRDefault="006F0D1F" w:rsidP="00FC3B95">
      <w:pPr>
        <w:autoSpaceDE w:val="0"/>
        <w:autoSpaceDN w:val="0"/>
        <w:adjustRightInd w:val="0"/>
        <w:jc w:val="right"/>
      </w:pPr>
      <w:r w:rsidRPr="00DC11F5">
        <w:t xml:space="preserve">Приложение </w:t>
      </w: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pP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rPr>
          <w:b/>
          <w:bCs/>
        </w:rPr>
      </w:pPr>
      <w:r w:rsidRPr="00DC11F5">
        <w:rPr>
          <w:b/>
          <w:bCs/>
        </w:rPr>
        <w:t xml:space="preserve">ФОНД ОЦЕНОЧНЫХ СРЕДСТВ </w:t>
      </w:r>
    </w:p>
    <w:p w:rsidR="006F0D1F" w:rsidRPr="00DC11F5" w:rsidRDefault="006F0D1F" w:rsidP="00FC3B95">
      <w:pPr>
        <w:autoSpaceDE w:val="0"/>
        <w:autoSpaceDN w:val="0"/>
        <w:adjustRightInd w:val="0"/>
        <w:jc w:val="center"/>
        <w:rPr>
          <w:b/>
          <w:bCs/>
        </w:rPr>
      </w:pPr>
      <w:r w:rsidRPr="00DC11F5">
        <w:rPr>
          <w:b/>
          <w:bCs/>
        </w:rPr>
        <w:t>ДЛЯ ПРОВЕДЕНИЯ ПРОМЕЖУТОЧНОЙ АТТЕСТАЦИИ</w:t>
      </w:r>
    </w:p>
    <w:p w:rsidR="006F0D1F" w:rsidRPr="00DC11F5" w:rsidRDefault="006F0D1F" w:rsidP="00FC3B95">
      <w:pPr>
        <w:autoSpaceDE w:val="0"/>
        <w:autoSpaceDN w:val="0"/>
        <w:adjustRightInd w:val="0"/>
        <w:jc w:val="center"/>
        <w:rPr>
          <w:b/>
          <w:bCs/>
        </w:rPr>
      </w:pPr>
      <w:r w:rsidRPr="00DC11F5">
        <w:rPr>
          <w:b/>
          <w:bCs/>
        </w:rPr>
        <w:t>ПО ДИСЦИПЛИНЕ</w:t>
      </w:r>
    </w:p>
    <w:p w:rsidR="006F0D1F" w:rsidRPr="00DC11F5" w:rsidRDefault="006F0D1F" w:rsidP="00FC3B95">
      <w:pPr>
        <w:autoSpaceDE w:val="0"/>
        <w:autoSpaceDN w:val="0"/>
        <w:adjustRightInd w:val="0"/>
        <w:jc w:val="center"/>
        <w:rPr>
          <w:b/>
          <w:bCs/>
        </w:rPr>
      </w:pPr>
    </w:p>
    <w:p w:rsidR="006F0D1F" w:rsidRPr="00DC11F5" w:rsidRDefault="006F0D1F" w:rsidP="00FC3B95">
      <w:pPr>
        <w:autoSpaceDE w:val="0"/>
        <w:autoSpaceDN w:val="0"/>
        <w:adjustRightInd w:val="0"/>
        <w:jc w:val="center"/>
        <w:rPr>
          <w:b/>
          <w:bCs/>
        </w:rPr>
      </w:pPr>
    </w:p>
    <w:p w:rsidR="006F0D1F" w:rsidRPr="00DC11F5" w:rsidRDefault="006F0D1F"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Pr="00DC11F5" w:rsidRDefault="006F0D1F" w:rsidP="000B6283">
      <w:pPr>
        <w:autoSpaceDE w:val="0"/>
        <w:autoSpaceDN w:val="0"/>
        <w:adjustRightInd w:val="0"/>
      </w:pPr>
    </w:p>
    <w:p w:rsidR="006F0D1F" w:rsidRPr="00DC11F5" w:rsidRDefault="006F0D1F" w:rsidP="001B230A">
      <w:pPr>
        <w:numPr>
          <w:ilvl w:val="0"/>
          <w:numId w:val="10"/>
        </w:numPr>
        <w:jc w:val="both"/>
        <w:rPr>
          <w:b/>
        </w:rPr>
      </w:pPr>
      <w:r w:rsidRPr="00DC11F5">
        <w:rPr>
          <w:b/>
        </w:rPr>
        <w:t>Паспорт компетенций</w:t>
      </w:r>
    </w:p>
    <w:p w:rsidR="006F0D1F" w:rsidRPr="00DC11F5" w:rsidRDefault="006F0D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6F0D1F" w:rsidRPr="00DC11F5" w:rsidTr="00A96FF5">
        <w:trPr>
          <w:trHeight w:val="726"/>
        </w:trPr>
        <w:tc>
          <w:tcPr>
            <w:tcW w:w="2093" w:type="dxa"/>
          </w:tcPr>
          <w:p w:rsidR="006F0D1F" w:rsidRPr="00DC11F5" w:rsidRDefault="006F0D1F" w:rsidP="00A96FF5">
            <w:pPr>
              <w:widowControl w:val="0"/>
              <w:contextualSpacing/>
              <w:jc w:val="both"/>
            </w:pPr>
            <w:r w:rsidRPr="00DC11F5">
              <w:t>Код оцениваемой компетенции (или её части)</w:t>
            </w:r>
          </w:p>
        </w:tc>
        <w:tc>
          <w:tcPr>
            <w:tcW w:w="1843" w:type="dxa"/>
          </w:tcPr>
          <w:p w:rsidR="006F0D1F" w:rsidRPr="00DC11F5" w:rsidRDefault="006F0D1F" w:rsidP="00A96FF5">
            <w:pPr>
              <w:widowControl w:val="0"/>
              <w:contextualSpacing/>
              <w:jc w:val="both"/>
            </w:pPr>
            <w:r w:rsidRPr="00DC11F5">
              <w:t xml:space="preserve">Вид контроля </w:t>
            </w:r>
          </w:p>
        </w:tc>
        <w:tc>
          <w:tcPr>
            <w:tcW w:w="5953" w:type="dxa"/>
          </w:tcPr>
          <w:p w:rsidR="006F0D1F" w:rsidRPr="00DC11F5" w:rsidRDefault="006F0D1F" w:rsidP="00853C41">
            <w:pPr>
              <w:widowControl w:val="0"/>
              <w:contextualSpacing/>
              <w:jc w:val="both"/>
            </w:pPr>
            <w:r w:rsidRPr="00DC11F5">
              <w:t>Компонент фонда оценочных средств</w:t>
            </w:r>
          </w:p>
        </w:tc>
      </w:tr>
      <w:tr w:rsidR="006F0D1F" w:rsidRPr="00DC11F5" w:rsidTr="00353B01">
        <w:tc>
          <w:tcPr>
            <w:tcW w:w="2093" w:type="dxa"/>
            <w:vMerge w:val="restart"/>
          </w:tcPr>
          <w:p w:rsidR="006F0D1F" w:rsidRDefault="006F0D1F" w:rsidP="00A71F9D">
            <w:pPr>
              <w:pStyle w:val="ListParagraph"/>
              <w:ind w:left="0"/>
              <w:jc w:val="both"/>
            </w:pPr>
            <w:r>
              <w:t>ОПК-1,</w:t>
            </w:r>
          </w:p>
          <w:p w:rsidR="006F0D1F" w:rsidRPr="00DC11F5" w:rsidRDefault="006F0D1F" w:rsidP="00A71F9D">
            <w:pPr>
              <w:widowControl w:val="0"/>
              <w:contextualSpacing/>
              <w:jc w:val="both"/>
            </w:pPr>
            <w:r>
              <w:t>ПК-7</w:t>
            </w:r>
          </w:p>
        </w:tc>
        <w:tc>
          <w:tcPr>
            <w:tcW w:w="1843" w:type="dxa"/>
          </w:tcPr>
          <w:p w:rsidR="006F0D1F" w:rsidRPr="00DC11F5" w:rsidRDefault="006F0D1F" w:rsidP="00E80F41">
            <w:pPr>
              <w:widowControl w:val="0"/>
              <w:contextualSpacing/>
              <w:jc w:val="both"/>
            </w:pPr>
            <w:r>
              <w:t>устный</w:t>
            </w:r>
          </w:p>
        </w:tc>
        <w:tc>
          <w:tcPr>
            <w:tcW w:w="5953" w:type="dxa"/>
          </w:tcPr>
          <w:p w:rsidR="006F0D1F" w:rsidRPr="00DC11F5" w:rsidRDefault="006F0D1F" w:rsidP="00E80F41">
            <w:pPr>
              <w:tabs>
                <w:tab w:val="left" w:pos="5700"/>
              </w:tabs>
            </w:pPr>
            <w:r>
              <w:t>П</w:t>
            </w:r>
            <w:r w:rsidRPr="00DC11F5">
              <w:t xml:space="preserve">роблемно-аналитическое задание </w:t>
            </w:r>
          </w:p>
        </w:tc>
      </w:tr>
      <w:tr w:rsidR="006F0D1F" w:rsidRPr="00DC11F5" w:rsidTr="00BB791C">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письменный</w:t>
            </w:r>
          </w:p>
        </w:tc>
        <w:tc>
          <w:tcPr>
            <w:tcW w:w="5953" w:type="dxa"/>
          </w:tcPr>
          <w:p w:rsidR="006F0D1F" w:rsidRPr="00DC11F5" w:rsidRDefault="006F0D1F" w:rsidP="007520D0">
            <w:r w:rsidRPr="00DC11F5">
              <w:t>Тест</w:t>
            </w:r>
            <w:r>
              <w:t xml:space="preserve">, задачи </w:t>
            </w:r>
          </w:p>
        </w:tc>
      </w:tr>
      <w:tr w:rsidR="006F0D1F" w:rsidRPr="00DC11F5" w:rsidTr="00A96FF5">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устный</w:t>
            </w:r>
          </w:p>
        </w:tc>
        <w:tc>
          <w:tcPr>
            <w:tcW w:w="5953" w:type="dxa"/>
          </w:tcPr>
          <w:p w:rsidR="006F0D1F" w:rsidRPr="00DC11F5" w:rsidRDefault="006F0D1F" w:rsidP="00E80F41">
            <w:r>
              <w:t>Вопросы к экзамену</w:t>
            </w:r>
          </w:p>
        </w:tc>
      </w:tr>
    </w:tbl>
    <w:p w:rsidR="006F0D1F" w:rsidRPr="00DC11F5" w:rsidRDefault="006F0D1F" w:rsidP="00FC3B95">
      <w:pPr>
        <w:ind w:firstLine="567"/>
        <w:jc w:val="both"/>
      </w:pPr>
    </w:p>
    <w:p w:rsidR="006F0D1F" w:rsidRPr="00DC11F5" w:rsidRDefault="006F0D1F" w:rsidP="00FC3B95">
      <w:pPr>
        <w:jc w:val="both"/>
        <w:rPr>
          <w:b/>
          <w:lang w:eastAsia="en-US"/>
        </w:rPr>
      </w:pPr>
      <w:r w:rsidRPr="00DC11F5">
        <w:rPr>
          <w:b/>
          <w:lang w:eastAsia="en-US"/>
        </w:rPr>
        <w:t>2.Критерии освоения компетенций</w:t>
      </w:r>
    </w:p>
    <w:p w:rsidR="006F0D1F" w:rsidRPr="00DC11F5" w:rsidRDefault="006F0D1F" w:rsidP="00FC3B95">
      <w:pPr>
        <w:jc w:val="both"/>
        <w:rPr>
          <w:lang w:eastAsia="en-US"/>
        </w:rPr>
      </w:pPr>
    </w:p>
    <w:p w:rsidR="006F0D1F" w:rsidRPr="00DC11F5" w:rsidRDefault="006F0D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0D1F" w:rsidRDefault="006F0D1F" w:rsidP="00FC3B95">
      <w:pPr>
        <w:jc w:val="center"/>
        <w:rPr>
          <w:b/>
          <w:bCs/>
          <w:lang w:eastAsia="en-US"/>
        </w:rPr>
      </w:pPr>
    </w:p>
    <w:p w:rsidR="006F0D1F" w:rsidRDefault="006F0D1F" w:rsidP="008A7E41">
      <w:pPr>
        <w:jc w:val="center"/>
        <w:rPr>
          <w:b/>
          <w:bCs/>
          <w:lang w:eastAsia="en-US"/>
        </w:rPr>
      </w:pPr>
      <w:r w:rsidRPr="00BF46C4">
        <w:rPr>
          <w:b/>
          <w:bCs/>
          <w:lang w:eastAsia="en-US"/>
        </w:rPr>
        <w:t xml:space="preserve">Критерии оценки знаний студентов </w:t>
      </w:r>
    </w:p>
    <w:p w:rsidR="006F0D1F" w:rsidRDefault="006F0D1F" w:rsidP="008A7E41">
      <w:pPr>
        <w:jc w:val="center"/>
        <w:rPr>
          <w:b/>
          <w:bCs/>
          <w:lang w:eastAsia="en-US"/>
        </w:rPr>
      </w:pPr>
      <w:r w:rsidRPr="00BF46C4">
        <w:rPr>
          <w:b/>
          <w:bCs/>
          <w:lang w:eastAsia="en-US"/>
        </w:rPr>
        <w:t>(пороговый уровень сформированности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4007"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Отлично</w:t>
            </w:r>
          </w:p>
        </w:tc>
        <w:tc>
          <w:tcPr>
            <w:tcW w:w="4007" w:type="pct"/>
          </w:tcPr>
          <w:p w:rsidR="006F0D1F" w:rsidRPr="00BF46C4" w:rsidRDefault="006F0D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0D1F" w:rsidRPr="00BF46C4" w:rsidRDefault="006F0D1F" w:rsidP="00E80F41">
            <w:pPr>
              <w:jc w:val="both"/>
              <w:rPr>
                <w:bCs/>
                <w:lang w:eastAsia="en-US"/>
              </w:rPr>
            </w:pPr>
            <w:r w:rsidRPr="00BF46C4">
              <w:rPr>
                <w:bCs/>
                <w:lang w:eastAsia="en-US"/>
              </w:rPr>
              <w:t>- делает квалифицированные выводы и обобщения;</w:t>
            </w:r>
          </w:p>
          <w:p w:rsidR="006F0D1F" w:rsidRPr="00BF46C4" w:rsidRDefault="006F0D1F" w:rsidP="00E80F41">
            <w:pPr>
              <w:jc w:val="both"/>
              <w:rPr>
                <w:bCs/>
                <w:lang w:eastAsia="en-US"/>
              </w:rPr>
            </w:pPr>
            <w:r w:rsidRPr="00BF46C4">
              <w:rPr>
                <w:bCs/>
                <w:lang w:eastAsia="en-US"/>
              </w:rPr>
              <w:t>- владеет на высококвалифицированном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Хорошо</w:t>
            </w:r>
          </w:p>
        </w:tc>
        <w:tc>
          <w:tcPr>
            <w:tcW w:w="4007" w:type="pct"/>
          </w:tcPr>
          <w:p w:rsidR="006F0D1F" w:rsidRPr="00BF46C4" w:rsidRDefault="006F0D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0D1F" w:rsidRPr="00BF46C4" w:rsidRDefault="006F0D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0D1F" w:rsidRPr="00BF46C4" w:rsidRDefault="006F0D1F" w:rsidP="00E80F41">
            <w:pPr>
              <w:jc w:val="both"/>
              <w:rPr>
                <w:bCs/>
                <w:lang w:eastAsia="en-US"/>
              </w:rPr>
            </w:pPr>
            <w:r w:rsidRPr="00BF46C4">
              <w:rPr>
                <w:bCs/>
                <w:lang w:eastAsia="en-US"/>
              </w:rPr>
              <w:t>- владеет на достаточном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0D1F" w:rsidRPr="00BF46C4" w:rsidRDefault="006F0D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0D1F" w:rsidRPr="00BF46C4" w:rsidRDefault="006F0D1F" w:rsidP="00E80F41">
            <w:pPr>
              <w:jc w:val="both"/>
              <w:rPr>
                <w:bCs/>
                <w:lang w:eastAsia="en-US"/>
              </w:rPr>
            </w:pPr>
            <w:r w:rsidRPr="00BF46C4">
              <w:rPr>
                <w:bCs/>
                <w:lang w:eastAsia="en-US"/>
              </w:rPr>
              <w:t>- слабо аргументирует научные положения;</w:t>
            </w:r>
          </w:p>
          <w:p w:rsidR="006F0D1F" w:rsidRPr="00BF46C4" w:rsidRDefault="006F0D1F" w:rsidP="00E80F41">
            <w:pPr>
              <w:jc w:val="both"/>
              <w:rPr>
                <w:bCs/>
                <w:lang w:eastAsia="en-US"/>
              </w:rPr>
            </w:pPr>
            <w:r w:rsidRPr="00BF46C4">
              <w:rPr>
                <w:bCs/>
                <w:lang w:eastAsia="en-US"/>
              </w:rPr>
              <w:t>- практически не способен сформулировать выводы и обобщения;</w:t>
            </w:r>
          </w:p>
          <w:p w:rsidR="006F0D1F" w:rsidRPr="00BF46C4" w:rsidRDefault="006F0D1F" w:rsidP="00E80F41">
            <w:pPr>
              <w:jc w:val="both"/>
              <w:rPr>
                <w:bCs/>
                <w:lang w:eastAsia="en-US"/>
              </w:rPr>
            </w:pPr>
            <w:r w:rsidRPr="00BF46C4">
              <w:rPr>
                <w:bCs/>
                <w:lang w:eastAsia="en-US"/>
              </w:rPr>
              <w:t>- частично владеет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не усвоил значительной части материала;</w:t>
            </w:r>
          </w:p>
          <w:p w:rsidR="006F0D1F" w:rsidRPr="00BF46C4" w:rsidRDefault="006F0D1F" w:rsidP="00E80F41">
            <w:pPr>
              <w:jc w:val="both"/>
              <w:rPr>
                <w:bCs/>
                <w:lang w:eastAsia="en-US"/>
              </w:rPr>
            </w:pPr>
            <w:r w:rsidRPr="00BF46C4">
              <w:rPr>
                <w:bCs/>
                <w:lang w:eastAsia="en-US"/>
              </w:rPr>
              <w:t>-  не может аргументировать научные положения;</w:t>
            </w:r>
          </w:p>
          <w:p w:rsidR="006F0D1F" w:rsidRPr="00BF46C4" w:rsidRDefault="006F0D1F" w:rsidP="00E80F41">
            <w:pPr>
              <w:jc w:val="both"/>
              <w:rPr>
                <w:bCs/>
                <w:lang w:eastAsia="en-US"/>
              </w:rPr>
            </w:pPr>
            <w:r w:rsidRPr="00BF46C4">
              <w:rPr>
                <w:bCs/>
                <w:lang w:eastAsia="en-US"/>
              </w:rPr>
              <w:t>- не формулирует квалифицированных выводов и обобщений;</w:t>
            </w:r>
          </w:p>
          <w:p w:rsidR="006F0D1F" w:rsidRPr="00BF46C4" w:rsidRDefault="006F0D1F" w:rsidP="00E80F41">
            <w:pPr>
              <w:jc w:val="both"/>
              <w:rPr>
                <w:bCs/>
                <w:lang w:eastAsia="en-US"/>
              </w:rPr>
            </w:pPr>
            <w:r w:rsidRPr="00BF46C4">
              <w:rPr>
                <w:bCs/>
                <w:lang w:eastAsia="en-US"/>
              </w:rPr>
              <w:t>- не владеет системой понятий.</w:t>
            </w:r>
          </w:p>
        </w:tc>
      </w:tr>
    </w:tbl>
    <w:p w:rsidR="006F0D1F" w:rsidRPr="00BF46C4" w:rsidRDefault="006F0D1F" w:rsidP="008A7E41">
      <w:pPr>
        <w:jc w:val="center"/>
        <w:rPr>
          <w:bCs/>
          <w:lang w:eastAsia="en-US"/>
        </w:rPr>
      </w:pPr>
    </w:p>
    <w:p w:rsidR="006F0D1F" w:rsidRPr="00BF46C4" w:rsidRDefault="006F0D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0D1F" w:rsidRPr="00BF46C4" w:rsidRDefault="006F0D1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29"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Отлично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Хорошо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3629" w:type="pct"/>
          </w:tcPr>
          <w:p w:rsidR="006F0D1F" w:rsidRPr="00BF46C4" w:rsidRDefault="006F0D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3629" w:type="pct"/>
          </w:tcPr>
          <w:p w:rsidR="006F0D1F" w:rsidRPr="00BF46C4" w:rsidRDefault="006F0D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0D1F" w:rsidRPr="00BF46C4" w:rsidRDefault="006F0D1F" w:rsidP="008A7E41">
      <w:pPr>
        <w:jc w:val="center"/>
        <w:rPr>
          <w:bCs/>
          <w:lang w:eastAsia="en-US"/>
        </w:rPr>
      </w:pPr>
    </w:p>
    <w:p w:rsidR="006F0D1F" w:rsidRPr="00BF46C4" w:rsidRDefault="006F0D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0D1F" w:rsidRPr="00BF46C4" w:rsidRDefault="006F0D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6F0D1F" w:rsidRPr="00BF46C4" w:rsidTr="006A0271">
        <w:trPr>
          <w:jc w:val="center"/>
        </w:trPr>
        <w:tc>
          <w:tcPr>
            <w:tcW w:w="1390"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10"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Отлично</w:t>
            </w:r>
          </w:p>
        </w:tc>
        <w:tc>
          <w:tcPr>
            <w:tcW w:w="3610" w:type="pct"/>
          </w:tcPr>
          <w:p w:rsidR="006F0D1F" w:rsidRPr="00BF46C4" w:rsidRDefault="006F0D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Хорошо</w:t>
            </w:r>
          </w:p>
        </w:tc>
        <w:tc>
          <w:tcPr>
            <w:tcW w:w="3610" w:type="pct"/>
          </w:tcPr>
          <w:p w:rsidR="006F0D1F" w:rsidRPr="00BF46C4" w:rsidRDefault="006F0D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Удовлетворительно</w:t>
            </w:r>
          </w:p>
        </w:tc>
        <w:tc>
          <w:tcPr>
            <w:tcW w:w="3610" w:type="pct"/>
          </w:tcPr>
          <w:p w:rsidR="006F0D1F" w:rsidRPr="00BF46C4" w:rsidRDefault="006F0D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Неудовлетворительно</w:t>
            </w:r>
          </w:p>
        </w:tc>
        <w:tc>
          <w:tcPr>
            <w:tcW w:w="3610" w:type="pct"/>
          </w:tcPr>
          <w:p w:rsidR="006F0D1F" w:rsidRPr="00BF46C4" w:rsidRDefault="006F0D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0D1F" w:rsidRPr="00DC11F5" w:rsidRDefault="006F0D1F" w:rsidP="00FC3B95">
      <w:pPr>
        <w:ind w:left="360"/>
        <w:jc w:val="both"/>
        <w:rPr>
          <w:b/>
        </w:rPr>
      </w:pPr>
    </w:p>
    <w:p w:rsidR="006F0D1F" w:rsidRPr="00DC11F5" w:rsidRDefault="006F0D1F"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0D1F" w:rsidRDefault="006F0D1F" w:rsidP="00BB791C">
      <w:pPr>
        <w:pStyle w:val="ListParagraph"/>
        <w:rPr>
          <w:b/>
        </w:rPr>
      </w:pPr>
    </w:p>
    <w:p w:rsidR="006F0D1F" w:rsidRPr="00DC11F5" w:rsidRDefault="006F0D1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0D1F" w:rsidRDefault="006F0D1F" w:rsidP="00AC2938">
      <w:pPr>
        <w:autoSpaceDE w:val="0"/>
        <w:autoSpaceDN w:val="0"/>
        <w:adjustRightInd w:val="0"/>
        <w:jc w:val="center"/>
        <w:rPr>
          <w:b/>
        </w:rPr>
      </w:pPr>
    </w:p>
    <w:p w:rsidR="006F0D1F" w:rsidRDefault="006F0D1F"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F0D1F" w:rsidRPr="00F73A54" w:rsidRDefault="006F0D1F" w:rsidP="00F47306">
      <w:r w:rsidRPr="00F73A54">
        <w:t>1 В основе деления производственных фондов на "основные" и "оборотные" лежит различие:</w:t>
      </w:r>
    </w:p>
    <w:p w:rsidR="006F0D1F" w:rsidRPr="00F73A54" w:rsidRDefault="006F0D1F" w:rsidP="00F47306">
      <w:r w:rsidRPr="00F73A54">
        <w:t>А) в производственных процессах;</w:t>
      </w:r>
    </w:p>
    <w:p w:rsidR="006F0D1F" w:rsidRPr="00F73A54" w:rsidRDefault="006F0D1F" w:rsidP="00F47306">
      <w:r w:rsidRPr="00F73A54">
        <w:t>В) в процессе реализации готовой продукции;</w:t>
      </w:r>
    </w:p>
    <w:p w:rsidR="006F0D1F" w:rsidRPr="00F73A54" w:rsidRDefault="006F0D1F" w:rsidP="00F47306">
      <w:r w:rsidRPr="00F73A54">
        <w:t>С) в натурально-вещественной форме;</w:t>
      </w:r>
    </w:p>
    <w:p w:rsidR="006F0D1F" w:rsidRPr="00F73A54" w:rsidRDefault="006F0D1F" w:rsidP="00F47306">
      <w:r w:rsidRPr="00F73A54">
        <w:rPr>
          <w:lang w:val="en-US"/>
        </w:rPr>
        <w:t>D</w:t>
      </w:r>
      <w:r w:rsidRPr="00F73A54">
        <w:t>) в способах перенесения стоимости на готовый продукт и характере воспроизводства;</w:t>
      </w:r>
    </w:p>
    <w:p w:rsidR="006F0D1F" w:rsidRPr="00F73A54" w:rsidRDefault="006F0D1F" w:rsidP="00F47306">
      <w:r w:rsidRPr="00F73A54">
        <w:t>Е) в сроке службы объектов.</w:t>
      </w:r>
    </w:p>
    <w:p w:rsidR="006F0D1F" w:rsidRPr="00F73A54" w:rsidRDefault="006F0D1F" w:rsidP="00F47306"/>
    <w:p w:rsidR="006F0D1F" w:rsidRPr="00F73A54" w:rsidRDefault="006F0D1F" w:rsidP="00F47306">
      <w:r w:rsidRPr="00F73A54">
        <w:t>2.Отличие основных фондов (ОФ) от оборотных состоит в том, что:</w:t>
      </w:r>
    </w:p>
    <w:p w:rsidR="006F0D1F" w:rsidRPr="00F73A54" w:rsidRDefault="006F0D1F" w:rsidP="00F47306">
      <w:r w:rsidRPr="00F73A54">
        <w:t>А) оборотные средства многократно участвуют в процессе производства;</w:t>
      </w:r>
    </w:p>
    <w:p w:rsidR="006F0D1F" w:rsidRPr="00F73A54" w:rsidRDefault="006F0D1F" w:rsidP="00F47306">
      <w:r w:rsidRPr="00F73A54">
        <w:t>В) основные фонды переносят свою стоимость на готовый продукт в течение одного цикла, а оборотные – многих;</w:t>
      </w:r>
    </w:p>
    <w:p w:rsidR="006F0D1F" w:rsidRPr="00F73A54" w:rsidRDefault="006F0D1F" w:rsidP="00F47306">
      <w:r w:rsidRPr="00F73A54">
        <w:t>С) возмещение стоимости оборотных средств в реализации продукции происходит сразу, а ОФ – постепенно;</w:t>
      </w:r>
    </w:p>
    <w:p w:rsidR="006F0D1F" w:rsidRPr="00F73A54" w:rsidRDefault="006F0D1F" w:rsidP="00F47306">
      <w:r w:rsidRPr="00F73A54">
        <w:rPr>
          <w:lang w:val="en-US"/>
        </w:rPr>
        <w:t>D</w:t>
      </w:r>
      <w:r w:rsidRPr="00F73A54">
        <w:t>) оборотные средства не изменяют своей натурально-вещественной формы;</w:t>
      </w:r>
    </w:p>
    <w:p w:rsidR="006F0D1F" w:rsidRPr="00F73A54" w:rsidRDefault="006F0D1F" w:rsidP="00F47306">
      <w:r w:rsidRPr="00F73A54">
        <w:t>Е) ОФ служат меньше одного года.</w:t>
      </w:r>
    </w:p>
    <w:p w:rsidR="006F0D1F" w:rsidRPr="00F73A54" w:rsidRDefault="006F0D1F" w:rsidP="00F47306">
      <w:r w:rsidRPr="00F73A54">
        <w:t>3. Денежная оценка основных фондов необходима для определения:</w:t>
      </w:r>
    </w:p>
    <w:p w:rsidR="006F0D1F" w:rsidRPr="00F73A54" w:rsidRDefault="006F0D1F" w:rsidP="00F47306">
      <w:r w:rsidRPr="00F73A54">
        <w:t>А) производственной мощности;</w:t>
      </w:r>
    </w:p>
    <w:p w:rsidR="006F0D1F" w:rsidRPr="00F73A54" w:rsidRDefault="006F0D1F" w:rsidP="00F47306">
      <w:r w:rsidRPr="00F73A54">
        <w:t>В) баланса оборудования и мощности;</w:t>
      </w:r>
    </w:p>
    <w:p w:rsidR="006F0D1F" w:rsidRPr="00F73A54" w:rsidRDefault="006F0D1F" w:rsidP="00F47306">
      <w:r w:rsidRPr="00F73A54">
        <w:t>С) себестоимости и амортизации;</w:t>
      </w:r>
    </w:p>
    <w:p w:rsidR="006F0D1F" w:rsidRPr="00F73A54" w:rsidRDefault="006F0D1F" w:rsidP="00F47306">
      <w:r w:rsidRPr="00F73A54">
        <w:rPr>
          <w:lang w:val="en-US"/>
        </w:rPr>
        <w:t>D</w:t>
      </w:r>
      <w:r w:rsidRPr="00F73A54">
        <w:t>) технического состава фондов;</w:t>
      </w:r>
    </w:p>
    <w:p w:rsidR="006F0D1F" w:rsidRPr="00F73A54" w:rsidRDefault="006F0D1F" w:rsidP="00F47306">
      <w:r w:rsidRPr="00F73A54">
        <w:t>Е) состояния основных фондов по технической производительности оборудования.</w:t>
      </w:r>
    </w:p>
    <w:p w:rsidR="006F0D1F" w:rsidRPr="00F73A54" w:rsidRDefault="006F0D1F" w:rsidP="00F47306">
      <w:r w:rsidRPr="00F73A54">
        <w:t>4. Под первоначальной стоимостью понимают:</w:t>
      </w:r>
    </w:p>
    <w:p w:rsidR="006F0D1F" w:rsidRPr="00F73A54" w:rsidRDefault="006F0D1F" w:rsidP="00F47306">
      <w:r w:rsidRPr="00F73A54">
        <w:t>А) стоимость воспроизводства ОФ;</w:t>
      </w:r>
    </w:p>
    <w:p w:rsidR="006F0D1F" w:rsidRPr="00F73A54" w:rsidRDefault="006F0D1F" w:rsidP="00F47306">
      <w:r w:rsidRPr="00F73A54">
        <w:t>В) балансовая стоимость за минусом износа;</w:t>
      </w:r>
    </w:p>
    <w:p w:rsidR="006F0D1F" w:rsidRPr="00F73A54" w:rsidRDefault="006F0D1F" w:rsidP="00F47306">
      <w:r w:rsidRPr="00F73A54">
        <w:t>С) стоимость доли учредителей в уставном фонде;</w:t>
      </w:r>
    </w:p>
    <w:p w:rsidR="006F0D1F" w:rsidRPr="00F73A54" w:rsidRDefault="006F0D1F" w:rsidP="00F47306">
      <w:r w:rsidRPr="00F73A54">
        <w:rPr>
          <w:lang w:val="en-US"/>
        </w:rPr>
        <w:t>D</w:t>
      </w:r>
      <w:r w:rsidRPr="00F73A54">
        <w:t>) восстановительная стоимость за минусом износа;</w:t>
      </w:r>
    </w:p>
    <w:p w:rsidR="006F0D1F" w:rsidRPr="00F73A54" w:rsidRDefault="006F0D1F" w:rsidP="00F47306">
      <w:r w:rsidRPr="00F73A54">
        <w:t>Е) стоимость ОФ после капитального ремонта.</w:t>
      </w:r>
    </w:p>
    <w:p w:rsidR="006F0D1F" w:rsidRPr="00F73A54" w:rsidRDefault="006F0D1F" w:rsidP="00F47306">
      <w:r w:rsidRPr="00F73A54">
        <w:t>5. Износом ОФ называется:</w:t>
      </w:r>
    </w:p>
    <w:p w:rsidR="006F0D1F" w:rsidRPr="00F73A54" w:rsidRDefault="006F0D1F" w:rsidP="00F47306">
      <w:r w:rsidRPr="00F73A54">
        <w:t>А) денежное выражение потерь объектами своих физических и экономических свойств;</w:t>
      </w:r>
    </w:p>
    <w:p w:rsidR="006F0D1F" w:rsidRPr="00F73A54" w:rsidRDefault="006F0D1F" w:rsidP="00F47306">
      <w:r w:rsidRPr="00F73A54">
        <w:t>В) потеря отдельных элементов оборудования;</w:t>
      </w:r>
    </w:p>
    <w:p w:rsidR="006F0D1F" w:rsidRPr="00F73A54" w:rsidRDefault="006F0D1F" w:rsidP="00F47306">
      <w:r w:rsidRPr="00F73A54">
        <w:t>С) разрушение зданий и сооружений;</w:t>
      </w:r>
    </w:p>
    <w:p w:rsidR="006F0D1F" w:rsidRPr="00F73A54" w:rsidRDefault="006F0D1F" w:rsidP="00F47306">
      <w:r w:rsidRPr="00F73A54">
        <w:rPr>
          <w:lang w:val="en-US"/>
        </w:rPr>
        <w:t>D</w:t>
      </w:r>
      <w:r w:rsidRPr="00F73A54">
        <w:t>) долгий срок эксплуатации;</w:t>
      </w:r>
    </w:p>
    <w:p w:rsidR="006F0D1F" w:rsidRPr="00F73A54" w:rsidRDefault="006F0D1F" w:rsidP="00F47306">
      <w:r w:rsidRPr="00F73A54">
        <w:t>Е) начисление амортизации.</w:t>
      </w:r>
    </w:p>
    <w:p w:rsidR="006F0D1F" w:rsidRPr="00F73A54" w:rsidRDefault="006F0D1F" w:rsidP="00F47306">
      <w:r w:rsidRPr="00F73A54">
        <w:t>6. Амортизация - это процесс:</w:t>
      </w:r>
    </w:p>
    <w:p w:rsidR="006F0D1F" w:rsidRPr="00F73A54" w:rsidRDefault="006F0D1F" w:rsidP="00F47306">
      <w:r w:rsidRPr="00F73A54">
        <w:t>А) возмещения выбывших ОФ;</w:t>
      </w:r>
    </w:p>
    <w:p w:rsidR="006F0D1F" w:rsidRPr="00F73A54" w:rsidRDefault="006F0D1F" w:rsidP="00F47306">
      <w:r w:rsidRPr="00F73A54">
        <w:t>В) накопления денежных средств на протяжении всего срока службы;</w:t>
      </w:r>
    </w:p>
    <w:p w:rsidR="006F0D1F" w:rsidRPr="00F73A54" w:rsidRDefault="006F0D1F" w:rsidP="00F47306">
      <w:r w:rsidRPr="00F73A54">
        <w:t>С) процесс постепенного перенесения стоимости ОФ по мере их износа на производимую готовую продукцию;</w:t>
      </w:r>
    </w:p>
    <w:p w:rsidR="006F0D1F" w:rsidRPr="00F73A54" w:rsidRDefault="006F0D1F" w:rsidP="00F47306">
      <w:r w:rsidRPr="00F73A54">
        <w:rPr>
          <w:lang w:val="en-US"/>
        </w:rPr>
        <w:t>D</w:t>
      </w:r>
      <w:r w:rsidRPr="00F73A54">
        <w:t>) процесс постепенного выбытия ОФ;</w:t>
      </w:r>
    </w:p>
    <w:p w:rsidR="006F0D1F" w:rsidRPr="00F73A54" w:rsidRDefault="006F0D1F" w:rsidP="00F47306">
      <w:r w:rsidRPr="00F73A54">
        <w:t>Е) проведения ремонтов ОФ.</w:t>
      </w:r>
    </w:p>
    <w:p w:rsidR="006F0D1F" w:rsidRPr="00F73A54" w:rsidRDefault="006F0D1F" w:rsidP="00F47306"/>
    <w:p w:rsidR="006F0D1F" w:rsidRPr="00F73A54" w:rsidRDefault="006F0D1F" w:rsidP="00F47306">
      <w:r w:rsidRPr="00F73A54">
        <w:t>7.Амортизационные отчисления являются частью:</w:t>
      </w:r>
    </w:p>
    <w:p w:rsidR="006F0D1F" w:rsidRPr="00F73A54" w:rsidRDefault="006F0D1F" w:rsidP="00F47306">
      <w:r w:rsidRPr="00F73A54">
        <w:t>А) балансовой прибыли;</w:t>
      </w:r>
    </w:p>
    <w:p w:rsidR="006F0D1F" w:rsidRPr="00F73A54" w:rsidRDefault="006F0D1F" w:rsidP="00F47306">
      <w:r w:rsidRPr="00F73A54">
        <w:t>В) чистой прибыли;</w:t>
      </w:r>
    </w:p>
    <w:p w:rsidR="006F0D1F" w:rsidRPr="00F73A54" w:rsidRDefault="006F0D1F" w:rsidP="00F47306">
      <w:r w:rsidRPr="00F73A54">
        <w:t>С) себестоимости;</w:t>
      </w:r>
    </w:p>
    <w:p w:rsidR="006F0D1F" w:rsidRPr="00F73A54" w:rsidRDefault="006F0D1F" w:rsidP="00F47306">
      <w:r w:rsidRPr="00F73A54">
        <w:rPr>
          <w:lang w:val="en-US"/>
        </w:rPr>
        <w:t>D</w:t>
      </w:r>
      <w:r w:rsidRPr="00F73A54">
        <w:t>) фонда оплаты труда;</w:t>
      </w:r>
    </w:p>
    <w:p w:rsidR="006F0D1F" w:rsidRPr="00F73A54" w:rsidRDefault="006F0D1F" w:rsidP="00F47306">
      <w:r w:rsidRPr="00F73A54">
        <w:t>Е) резервного фонда.</w:t>
      </w:r>
    </w:p>
    <w:p w:rsidR="006F0D1F" w:rsidRPr="00F73A54" w:rsidRDefault="006F0D1F" w:rsidP="00F47306">
      <w:r w:rsidRPr="00F73A54">
        <w:t>8. Отношение среднегодовой стоимости основных фондов к годовому выпуску продукции – это:</w:t>
      </w:r>
    </w:p>
    <w:p w:rsidR="006F0D1F" w:rsidRPr="00F73A54" w:rsidRDefault="006F0D1F" w:rsidP="00F47306">
      <w:r w:rsidRPr="00F73A54">
        <w:t>А) фондоотдача;</w:t>
      </w:r>
    </w:p>
    <w:p w:rsidR="006F0D1F" w:rsidRPr="00F73A54" w:rsidRDefault="006F0D1F" w:rsidP="00F47306">
      <w:r w:rsidRPr="00F73A54">
        <w:t>В) фондоемкость;</w:t>
      </w:r>
    </w:p>
    <w:p w:rsidR="006F0D1F" w:rsidRPr="00F73A54" w:rsidRDefault="006F0D1F" w:rsidP="00F47306">
      <w:r w:rsidRPr="00F73A54">
        <w:t>С) фондовооруженность;</w:t>
      </w:r>
    </w:p>
    <w:p w:rsidR="006F0D1F" w:rsidRPr="00F73A54" w:rsidRDefault="006F0D1F" w:rsidP="00F47306">
      <w:r w:rsidRPr="00F73A54">
        <w:rPr>
          <w:lang w:val="en-US"/>
        </w:rPr>
        <w:t>D</w:t>
      </w:r>
      <w:r w:rsidRPr="00F73A54">
        <w:t>) норма амортизационных отчислений;</w:t>
      </w:r>
    </w:p>
    <w:p w:rsidR="006F0D1F" w:rsidRPr="00F73A54" w:rsidRDefault="006F0D1F" w:rsidP="00F47306">
      <w:r w:rsidRPr="00F73A54">
        <w:t>Е) производственная мощность.</w:t>
      </w:r>
    </w:p>
    <w:p w:rsidR="006F0D1F" w:rsidRPr="00F73A54" w:rsidRDefault="006F0D1F" w:rsidP="00F47306">
      <w:r w:rsidRPr="00F73A54">
        <w:t>9.  Источниками формирования оборотных средств не являются:</w:t>
      </w:r>
    </w:p>
    <w:p w:rsidR="006F0D1F" w:rsidRPr="00F73A54" w:rsidRDefault="006F0D1F" w:rsidP="00F47306">
      <w:r w:rsidRPr="00F73A54">
        <w:t>А) уставный фонд;</w:t>
      </w:r>
    </w:p>
    <w:p w:rsidR="006F0D1F" w:rsidRPr="00F73A54" w:rsidRDefault="006F0D1F" w:rsidP="00F47306">
      <w:r w:rsidRPr="00F73A54">
        <w:t>В) прибыль;</w:t>
      </w:r>
    </w:p>
    <w:p w:rsidR="006F0D1F" w:rsidRPr="00F73A54" w:rsidRDefault="006F0D1F" w:rsidP="00F47306">
      <w:r w:rsidRPr="00F73A54">
        <w:t>С) банковские ссуды;</w:t>
      </w:r>
    </w:p>
    <w:p w:rsidR="006F0D1F" w:rsidRPr="00F73A54" w:rsidRDefault="006F0D1F" w:rsidP="00F47306">
      <w:r w:rsidRPr="00F73A54">
        <w:rPr>
          <w:lang w:val="en-US"/>
        </w:rPr>
        <w:t>D</w:t>
      </w:r>
      <w:r w:rsidRPr="00F73A54">
        <w:t>) дебиторская задолженность;</w:t>
      </w:r>
    </w:p>
    <w:p w:rsidR="006F0D1F" w:rsidRPr="00F73A54" w:rsidRDefault="006F0D1F" w:rsidP="00F47306">
      <w:r w:rsidRPr="00F73A54">
        <w:t>Е) кредиторская задолженность.</w:t>
      </w:r>
    </w:p>
    <w:p w:rsidR="006F0D1F" w:rsidRPr="00F73A54" w:rsidRDefault="006F0D1F" w:rsidP="00F47306">
      <w:r w:rsidRPr="00F73A54">
        <w:t>10. Денежные средства на расчетном счете предприятия являются частью:</w:t>
      </w:r>
    </w:p>
    <w:p w:rsidR="006F0D1F" w:rsidRPr="00F73A54" w:rsidRDefault="006F0D1F" w:rsidP="00F47306">
      <w:r w:rsidRPr="00F73A54">
        <w:t>А) основного капитала;</w:t>
      </w:r>
    </w:p>
    <w:p w:rsidR="006F0D1F" w:rsidRPr="00F73A54" w:rsidRDefault="006F0D1F" w:rsidP="00F47306">
      <w:r w:rsidRPr="00F73A54">
        <w:t>В) себестоимости продукции;</w:t>
      </w:r>
    </w:p>
    <w:p w:rsidR="006F0D1F" w:rsidRPr="00F73A54" w:rsidRDefault="006F0D1F" w:rsidP="00F47306">
      <w:r w:rsidRPr="00F73A54">
        <w:t>С) оборотных производственных фондов;</w:t>
      </w:r>
    </w:p>
    <w:p w:rsidR="006F0D1F" w:rsidRPr="00F73A54" w:rsidRDefault="006F0D1F" w:rsidP="00F47306">
      <w:r w:rsidRPr="00F73A54">
        <w:rPr>
          <w:lang w:val="en-US"/>
        </w:rPr>
        <w:t>D</w:t>
      </w:r>
      <w:r w:rsidRPr="00F73A54">
        <w:t>) фондов обращения;</w:t>
      </w:r>
    </w:p>
    <w:p w:rsidR="006F0D1F" w:rsidRPr="00F73A54" w:rsidRDefault="006F0D1F" w:rsidP="00F47306">
      <w:r w:rsidRPr="00F73A54">
        <w:t>Е) незавершенного производства.</w:t>
      </w:r>
    </w:p>
    <w:p w:rsidR="006F0D1F" w:rsidRPr="00F73A54" w:rsidRDefault="006F0D1F" w:rsidP="00F47306">
      <w:r w:rsidRPr="00F73A54">
        <w:t>11. Производственные запасы - это:</w:t>
      </w:r>
    </w:p>
    <w:p w:rsidR="006F0D1F" w:rsidRPr="00F73A54" w:rsidRDefault="006F0D1F" w:rsidP="00F47306">
      <w:r w:rsidRPr="00F73A54">
        <w:t>А) полуфабрикаты собственной выработки;</w:t>
      </w:r>
    </w:p>
    <w:p w:rsidR="006F0D1F" w:rsidRPr="00F73A54" w:rsidRDefault="006F0D1F" w:rsidP="00F47306">
      <w:r w:rsidRPr="00F73A54">
        <w:t>В) незавершенное производство;</w:t>
      </w:r>
    </w:p>
    <w:p w:rsidR="006F0D1F" w:rsidRPr="00F73A54" w:rsidRDefault="006F0D1F" w:rsidP="00F47306">
      <w:r w:rsidRPr="00F73A54">
        <w:t>С) материалы, сырье, запасы, топливо;</w:t>
      </w:r>
    </w:p>
    <w:p w:rsidR="006F0D1F" w:rsidRPr="00F73A54" w:rsidRDefault="006F0D1F" w:rsidP="00F47306">
      <w:r w:rsidRPr="00F73A54">
        <w:rPr>
          <w:lang w:val="en-US"/>
        </w:rPr>
        <w:t>D</w:t>
      </w:r>
      <w:r w:rsidRPr="00F73A54">
        <w:t>) готовая продукция отгруженная;</w:t>
      </w:r>
    </w:p>
    <w:p w:rsidR="006F0D1F" w:rsidRPr="00F73A54" w:rsidRDefault="006F0D1F" w:rsidP="00F47306">
      <w:r w:rsidRPr="00F73A54">
        <w:t>Е) готовая продукция на складе.</w:t>
      </w:r>
    </w:p>
    <w:p w:rsidR="006F0D1F" w:rsidRPr="00F73A54" w:rsidRDefault="006F0D1F" w:rsidP="00F47306">
      <w:r w:rsidRPr="00F73A54">
        <w:t>12. Списочный состав - это:</w:t>
      </w:r>
    </w:p>
    <w:p w:rsidR="006F0D1F" w:rsidRPr="00F73A54" w:rsidRDefault="006F0D1F" w:rsidP="00F47306">
      <w:r w:rsidRPr="00F73A54">
        <w:t>А) число работников, которые ежедневно выходят на работу;</w:t>
      </w:r>
    </w:p>
    <w:p w:rsidR="006F0D1F" w:rsidRPr="00F73A54" w:rsidRDefault="006F0D1F" w:rsidP="00F47306">
      <w:r w:rsidRPr="00F73A54">
        <w:t>В) число работников, отсутствующих по уважительной причине;</w:t>
      </w:r>
    </w:p>
    <w:p w:rsidR="006F0D1F" w:rsidRPr="00F73A54" w:rsidRDefault="006F0D1F" w:rsidP="00F47306">
      <w:r w:rsidRPr="00F73A54">
        <w:t>С) число работников, состоящих в списках штата предприятия;</w:t>
      </w:r>
    </w:p>
    <w:p w:rsidR="006F0D1F" w:rsidRPr="00F73A54" w:rsidRDefault="006F0D1F" w:rsidP="00F47306">
      <w:r w:rsidRPr="00F73A54">
        <w:rPr>
          <w:lang w:val="en-US"/>
        </w:rPr>
        <w:t>D</w:t>
      </w:r>
      <w:r w:rsidRPr="00F73A54">
        <w:t>) число работников, отсутствующих по причине болезни;</w:t>
      </w:r>
    </w:p>
    <w:p w:rsidR="006F0D1F" w:rsidRPr="00F73A54" w:rsidRDefault="006F0D1F" w:rsidP="00F47306">
      <w:r w:rsidRPr="00F73A54">
        <w:t>Е) число работников, включая всех пенсионеров предприятия.</w:t>
      </w:r>
    </w:p>
    <w:p w:rsidR="006F0D1F" w:rsidRPr="00F73A54" w:rsidRDefault="006F0D1F" w:rsidP="00F47306">
      <w:r w:rsidRPr="00F73A54">
        <w:t>13. Текучесть кадров - это выраженное в процентах отношение:</w:t>
      </w:r>
    </w:p>
    <w:p w:rsidR="006F0D1F" w:rsidRPr="00F73A54" w:rsidRDefault="006F0D1F" w:rsidP="00F47306">
      <w:r w:rsidRPr="00F73A54">
        <w:t>А) среднесписочной численности за определенный период времени к числу не явившихся на работу по уважительной причине;</w:t>
      </w:r>
    </w:p>
    <w:p w:rsidR="006F0D1F" w:rsidRPr="00F73A54" w:rsidRDefault="006F0D1F" w:rsidP="00F47306">
      <w:r w:rsidRPr="00F73A54">
        <w:t>В) среднесписочной численности к числу уволенных по собственному желанию работников;</w:t>
      </w:r>
    </w:p>
    <w:p w:rsidR="006F0D1F" w:rsidRPr="00F73A54" w:rsidRDefault="006F0D1F" w:rsidP="00F47306">
      <w:r w:rsidRPr="00F73A54">
        <w:t>С) числа не явившихся на работу к среднесписочной численности;</w:t>
      </w:r>
    </w:p>
    <w:p w:rsidR="006F0D1F" w:rsidRPr="00F73A54" w:rsidRDefault="006F0D1F" w:rsidP="00F47306">
      <w:r w:rsidRPr="00F73A54">
        <w:rPr>
          <w:lang w:val="en-US"/>
        </w:rPr>
        <w:t>D</w:t>
      </w:r>
      <w:r w:rsidRPr="00F73A54">
        <w:t>) числа уволенных по собственному желанию работников к среднесписочной численности;</w:t>
      </w:r>
    </w:p>
    <w:p w:rsidR="006F0D1F" w:rsidRPr="00F73A54" w:rsidRDefault="006F0D1F" w:rsidP="00F47306">
      <w:r w:rsidRPr="00F73A54">
        <w:t>Е) числа вновь принятых на работу к числу уволившихся.</w:t>
      </w:r>
    </w:p>
    <w:p w:rsidR="006F0D1F" w:rsidRPr="00F73A54" w:rsidRDefault="006F0D1F" w:rsidP="00F47306">
      <w:r w:rsidRPr="00F73A54">
        <w:t>14. Повременной называется форма оплаты труда, при которой заработная плата начисляется:</w:t>
      </w:r>
    </w:p>
    <w:p w:rsidR="006F0D1F" w:rsidRPr="00F73A54" w:rsidRDefault="006F0D1F" w:rsidP="00F47306">
      <w:r w:rsidRPr="00F73A54">
        <w:t>А) по установленным расценкам за единицу изготовленной продукции;</w:t>
      </w:r>
    </w:p>
    <w:p w:rsidR="006F0D1F" w:rsidRPr="00F73A54" w:rsidRDefault="006F0D1F" w:rsidP="00F47306">
      <w:r w:rsidRPr="00F73A54">
        <w:t>В) по установленной тарифной ставке за отработанное время;</w:t>
      </w:r>
    </w:p>
    <w:p w:rsidR="006F0D1F" w:rsidRPr="00F73A54" w:rsidRDefault="006F0D1F" w:rsidP="00F47306">
      <w:r w:rsidRPr="00F73A54">
        <w:t>С) за выполнение работы в более короткие сроки и с меньшими затратами;</w:t>
      </w:r>
    </w:p>
    <w:p w:rsidR="006F0D1F" w:rsidRPr="00F73A54" w:rsidRDefault="006F0D1F" w:rsidP="00F47306">
      <w:r w:rsidRPr="00F73A54">
        <w:rPr>
          <w:lang w:val="en-US"/>
        </w:rPr>
        <w:t>D</w:t>
      </w:r>
      <w:r w:rsidRPr="00F73A54">
        <w:t>) по повышенным расценкам за дополнительное время;</w:t>
      </w:r>
    </w:p>
    <w:p w:rsidR="006F0D1F" w:rsidRPr="00F73A54" w:rsidRDefault="006F0D1F" w:rsidP="00F47306">
      <w:r w:rsidRPr="00F73A54">
        <w:t>Е) по пониженным расценкам за неотработанное время.</w:t>
      </w:r>
    </w:p>
    <w:p w:rsidR="006F0D1F" w:rsidRPr="00F73A54" w:rsidRDefault="006F0D1F" w:rsidP="00F47306">
      <w:r w:rsidRPr="00F73A54">
        <w:t>15.В состав фонда заработной платы включается:</w:t>
      </w:r>
    </w:p>
    <w:p w:rsidR="006F0D1F" w:rsidRPr="00F73A54" w:rsidRDefault="006F0D1F" w:rsidP="00F47306">
      <w:r w:rsidRPr="00F73A54">
        <w:t>А) оплата за отработанное время;</w:t>
      </w:r>
    </w:p>
    <w:p w:rsidR="006F0D1F" w:rsidRPr="00F73A54" w:rsidRDefault="006F0D1F" w:rsidP="00F47306">
      <w:r w:rsidRPr="00F73A54">
        <w:t>В) оплата за неотработанное время;</w:t>
      </w:r>
    </w:p>
    <w:p w:rsidR="006F0D1F" w:rsidRPr="00F73A54" w:rsidRDefault="006F0D1F" w:rsidP="00F47306">
      <w:r w:rsidRPr="00F73A54">
        <w:t>С) единовременные выплаты;</w:t>
      </w:r>
    </w:p>
    <w:p w:rsidR="006F0D1F" w:rsidRPr="00F73A54" w:rsidRDefault="006F0D1F" w:rsidP="00F47306">
      <w:r w:rsidRPr="00F73A54">
        <w:rPr>
          <w:lang w:val="en-US"/>
        </w:rPr>
        <w:t>D</w:t>
      </w:r>
      <w:r w:rsidRPr="00F73A54">
        <w:t>) компенсационные выплаты;</w:t>
      </w:r>
    </w:p>
    <w:p w:rsidR="006F0D1F" w:rsidRPr="00F73A54" w:rsidRDefault="006F0D1F" w:rsidP="00F47306">
      <w:r w:rsidRPr="00F73A54">
        <w:t>Е) все ответы верны.</w:t>
      </w:r>
    </w:p>
    <w:p w:rsidR="006F0D1F" w:rsidRPr="00F73A54" w:rsidRDefault="006F0D1F" w:rsidP="000369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F0D1F" w:rsidRPr="00F73A54" w:rsidRDefault="006F0D1F" w:rsidP="00F47306">
      <w:r w:rsidRPr="00F73A54">
        <w:t>А) затраты в процессе производства продукции на материалы, зарплату, амортизацию и производственные расходы;</w:t>
      </w:r>
    </w:p>
    <w:p w:rsidR="006F0D1F" w:rsidRPr="00F73A54" w:rsidRDefault="006F0D1F" w:rsidP="00F47306">
      <w:r w:rsidRPr="00F73A54">
        <w:t>В) затраты предприятия на производство продукции;</w:t>
      </w:r>
    </w:p>
    <w:p w:rsidR="006F0D1F" w:rsidRPr="00F73A54" w:rsidRDefault="006F0D1F" w:rsidP="00F47306">
      <w:r w:rsidRPr="00F73A54">
        <w:t>С) затраты предприятия на производство  и реализацию продукции;</w:t>
      </w:r>
    </w:p>
    <w:p w:rsidR="006F0D1F" w:rsidRPr="00F73A54" w:rsidRDefault="006F0D1F" w:rsidP="00F47306">
      <w:r w:rsidRPr="00F73A54">
        <w:rPr>
          <w:lang w:val="en-US"/>
        </w:rPr>
        <w:t>D</w:t>
      </w:r>
      <w:r w:rsidRPr="00F73A54">
        <w:t>) затраты на зарплату и материалы;</w:t>
      </w:r>
    </w:p>
    <w:p w:rsidR="006F0D1F" w:rsidRPr="00F73A54" w:rsidRDefault="006F0D1F" w:rsidP="00F47306">
      <w:r w:rsidRPr="00F73A54">
        <w:t>Е) затраты на сбыт готовой продукции.</w:t>
      </w:r>
    </w:p>
    <w:p w:rsidR="006F0D1F" w:rsidRPr="00F73A54" w:rsidRDefault="006F0D1F" w:rsidP="00036999">
      <w:r w:rsidRPr="00F73A54">
        <w:t>17.Укажите затраты, выделяемые по способу их отнесения на себестоимость:</w:t>
      </w:r>
    </w:p>
    <w:p w:rsidR="006F0D1F" w:rsidRPr="00F73A54" w:rsidRDefault="006F0D1F" w:rsidP="00036999">
      <w:r w:rsidRPr="00F73A54">
        <w:t>А) прямые и косвенные;</w:t>
      </w:r>
    </w:p>
    <w:p w:rsidR="006F0D1F" w:rsidRPr="00F73A54" w:rsidRDefault="006F0D1F" w:rsidP="00036999">
      <w:r w:rsidRPr="00F73A54">
        <w:t>В) прямые и основные;</w:t>
      </w:r>
    </w:p>
    <w:p w:rsidR="006F0D1F" w:rsidRPr="00F73A54" w:rsidRDefault="006F0D1F" w:rsidP="00036999">
      <w:r w:rsidRPr="00F73A54">
        <w:t>С) косвенные и накладные;</w:t>
      </w:r>
    </w:p>
    <w:p w:rsidR="006F0D1F" w:rsidRPr="00F73A54" w:rsidRDefault="006F0D1F" w:rsidP="00036999">
      <w:r w:rsidRPr="00F73A54">
        <w:rPr>
          <w:lang w:val="en-US"/>
        </w:rPr>
        <w:t>D</w:t>
      </w:r>
      <w:r w:rsidRPr="00F73A54">
        <w:t>) прямые и условно-постоянные;</w:t>
      </w:r>
    </w:p>
    <w:p w:rsidR="006F0D1F" w:rsidRPr="00F73A54" w:rsidRDefault="006F0D1F" w:rsidP="00036999">
      <w:r w:rsidRPr="00F73A54">
        <w:t>Е) переменные и косвенные.</w:t>
      </w:r>
    </w:p>
    <w:p w:rsidR="006F0D1F" w:rsidRPr="00F73A54" w:rsidRDefault="006F0D1F" w:rsidP="00036999">
      <w:r w:rsidRPr="00F73A54">
        <w:t>18. Постоянные издержки фирмы - это:</w:t>
      </w:r>
    </w:p>
    <w:p w:rsidR="006F0D1F" w:rsidRPr="00F73A54" w:rsidRDefault="006F0D1F" w:rsidP="00036999">
      <w:r w:rsidRPr="00F73A54">
        <w:t>А) затраты на ресурсы по ценам, действовавшим в момент их приобретения;</w:t>
      </w:r>
    </w:p>
    <w:p w:rsidR="006F0D1F" w:rsidRPr="00F73A54" w:rsidRDefault="006F0D1F" w:rsidP="00036999">
      <w:r w:rsidRPr="00F73A54">
        <w:t>В) минимальные издержки производства любого объема при наиболее благоприятных условиях производства;</w:t>
      </w:r>
    </w:p>
    <w:p w:rsidR="006F0D1F" w:rsidRPr="00F73A54" w:rsidRDefault="006F0D1F" w:rsidP="00036999">
      <w:r w:rsidRPr="00F73A54">
        <w:t>С) издержки, которые несет фирма даже в том случае, если продукция не производится;</w:t>
      </w:r>
    </w:p>
    <w:p w:rsidR="006F0D1F" w:rsidRPr="00F73A54" w:rsidRDefault="006F0D1F" w:rsidP="00036999">
      <w:r w:rsidRPr="00F73A54">
        <w:rPr>
          <w:lang w:val="en-US"/>
        </w:rPr>
        <w:t>D</w:t>
      </w:r>
      <w:r w:rsidRPr="00F73A54">
        <w:t>) неявные издержки;</w:t>
      </w:r>
    </w:p>
    <w:p w:rsidR="006F0D1F" w:rsidRPr="00F73A54" w:rsidRDefault="006F0D1F" w:rsidP="00036999">
      <w:r w:rsidRPr="00F73A54">
        <w:t>Е) налоговые платежи.</w:t>
      </w:r>
    </w:p>
    <w:p w:rsidR="006F0D1F" w:rsidRPr="00F73A54" w:rsidRDefault="006F0D1F" w:rsidP="00036999">
      <w:pPr>
        <w:tabs>
          <w:tab w:val="left" w:pos="720"/>
        </w:tabs>
      </w:pPr>
      <w:r w:rsidRPr="00F73A54">
        <w:t>19. Субъектами государственного регулирования экономики являются:</w:t>
      </w:r>
    </w:p>
    <w:p w:rsidR="006F0D1F" w:rsidRPr="00F73A54" w:rsidRDefault="006F0D1F" w:rsidP="00036999">
      <w:r w:rsidRPr="00F73A54">
        <w:t>А) носители хозяйственных интересов;</w:t>
      </w:r>
    </w:p>
    <w:p w:rsidR="006F0D1F" w:rsidRPr="00F73A54" w:rsidRDefault="006F0D1F" w:rsidP="00036999">
      <w:r w:rsidRPr="00F73A54">
        <w:t>В) только государственные институты и учреждения;</w:t>
      </w:r>
    </w:p>
    <w:p w:rsidR="006F0D1F" w:rsidRPr="00F73A54" w:rsidRDefault="006F0D1F" w:rsidP="00036999">
      <w:r w:rsidRPr="00F73A54">
        <w:t>С) выразители хозяйственных интересов;</w:t>
      </w:r>
    </w:p>
    <w:p w:rsidR="006F0D1F" w:rsidRPr="00F73A54" w:rsidRDefault="006F0D1F" w:rsidP="00036999">
      <w:r w:rsidRPr="00F73A54">
        <w:rPr>
          <w:lang w:val="en-US"/>
        </w:rPr>
        <w:t>D</w:t>
      </w:r>
      <w:r w:rsidRPr="00F73A54">
        <w:t>) исполнители хозяйственных интересов;</w:t>
      </w:r>
    </w:p>
    <w:p w:rsidR="006F0D1F" w:rsidRPr="00F73A54" w:rsidRDefault="006F0D1F" w:rsidP="00036999">
      <w:r w:rsidRPr="00F73A54">
        <w:t>Е) выразители, носители и исполнители хозяйственных интересов.</w:t>
      </w:r>
    </w:p>
    <w:p w:rsidR="006F0D1F" w:rsidRPr="00F73A54" w:rsidRDefault="006F0D1F" w:rsidP="00036999">
      <w:pPr>
        <w:jc w:val="both"/>
      </w:pPr>
      <w:r w:rsidRPr="00F73A54">
        <w:t>20. Инвестиции -  это:</w:t>
      </w:r>
    </w:p>
    <w:p w:rsidR="006F0D1F" w:rsidRPr="00F73A54" w:rsidRDefault="006F0D1F" w:rsidP="00036999">
      <w:r w:rsidRPr="00F73A54">
        <w:t>А) валовые капитальные вложения, под которыми понимаются все затраты на  воспроизводство основного и оборотного капитала;</w:t>
      </w:r>
    </w:p>
    <w:p w:rsidR="006F0D1F" w:rsidRPr="00F73A54" w:rsidRDefault="006F0D1F" w:rsidP="00036999">
      <w:r w:rsidRPr="00F73A54">
        <w:t>В) мероприятия, предусматривающие контроль за достижением задач в процессе эксплуатации объекта;</w:t>
      </w:r>
    </w:p>
    <w:p w:rsidR="006F0D1F" w:rsidRPr="00F73A54" w:rsidRDefault="006F0D1F" w:rsidP="00036999">
      <w:r w:rsidRPr="00F73A54">
        <w:t>С) основной документ, в котором дается оценка эффективности инвестиционных решений;</w:t>
      </w:r>
    </w:p>
    <w:p w:rsidR="006F0D1F" w:rsidRPr="00F73A54" w:rsidRDefault="006F0D1F" w:rsidP="00036999">
      <w:pPr>
        <w:pStyle w:val="BodyText"/>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F0D1F" w:rsidRPr="00F73A54" w:rsidRDefault="006F0D1F" w:rsidP="00036999">
      <w:r w:rsidRPr="00F73A54">
        <w:t>Е) вложения капитала в имущественные ценности в целях достижения социального эффекта.</w:t>
      </w:r>
    </w:p>
    <w:p w:rsidR="006F0D1F" w:rsidRPr="00F73A54" w:rsidRDefault="006F0D1F" w:rsidP="00036999">
      <w:pPr>
        <w:jc w:val="both"/>
      </w:pPr>
      <w:r w:rsidRPr="00F73A54">
        <w:t>21. Инвестиционная деятельность предприятия – это:</w:t>
      </w:r>
    </w:p>
    <w:p w:rsidR="006F0D1F" w:rsidRPr="00F73A54" w:rsidRDefault="006F0D1F" w:rsidP="00036999">
      <w:pPr>
        <w:jc w:val="both"/>
      </w:pPr>
      <w:r w:rsidRPr="00F73A54">
        <w:t>А) совокупность действий юридических и физических лиц по реализации инвестиций;</w:t>
      </w:r>
    </w:p>
    <w:p w:rsidR="006F0D1F" w:rsidRPr="00F73A54" w:rsidRDefault="006F0D1F" w:rsidP="00036999">
      <w:pPr>
        <w:jc w:val="both"/>
      </w:pPr>
      <w:r w:rsidRPr="00F73A54">
        <w:t>В) долгосрочное инвестиционное планирование;</w:t>
      </w:r>
    </w:p>
    <w:p w:rsidR="006F0D1F" w:rsidRPr="00F73A54" w:rsidRDefault="006F0D1F" w:rsidP="00036999">
      <w:pPr>
        <w:jc w:val="both"/>
      </w:pPr>
      <w:r w:rsidRPr="00F73A54">
        <w:t>С) главная форма реализации экономической стратегии предприятия;</w:t>
      </w:r>
    </w:p>
    <w:p w:rsidR="006F0D1F" w:rsidRPr="00F73A54" w:rsidRDefault="006F0D1F" w:rsidP="00036999">
      <w:pPr>
        <w:jc w:val="both"/>
      </w:pPr>
      <w:r w:rsidRPr="00F73A54">
        <w:rPr>
          <w:lang w:val="en-US"/>
        </w:rPr>
        <w:t>D</w:t>
      </w:r>
      <w:r w:rsidRPr="00F73A54">
        <w:t>) оценка инвестиционной привлекательности отдельных отраслей экономики;</w:t>
      </w:r>
    </w:p>
    <w:p w:rsidR="006F0D1F" w:rsidRPr="00F73A54" w:rsidRDefault="006F0D1F" w:rsidP="00036999">
      <w:r w:rsidRPr="00F73A54">
        <w:t>Е) все ответы верные</w:t>
      </w:r>
    </w:p>
    <w:p w:rsidR="006F0D1F" w:rsidRPr="00F73A54" w:rsidRDefault="006F0D1F"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F0D1F" w:rsidRPr="00F73A54" w:rsidRDefault="006F0D1F" w:rsidP="00036999">
      <w:pPr>
        <w:shd w:val="clear" w:color="auto" w:fill="FFFFFF"/>
        <w:spacing w:line="278" w:lineRule="exact"/>
        <w:ind w:left="14"/>
      </w:pPr>
      <w:r w:rsidRPr="00F73A54">
        <w:rPr>
          <w:spacing w:val="3"/>
        </w:rPr>
        <w:t>В) распределительная;</w:t>
      </w:r>
    </w:p>
    <w:p w:rsidR="006F0D1F" w:rsidRPr="00F73A54" w:rsidRDefault="006F0D1F" w:rsidP="00036999">
      <w:pPr>
        <w:shd w:val="clear" w:color="auto" w:fill="FFFFFF"/>
        <w:spacing w:line="278" w:lineRule="exact"/>
        <w:ind w:left="19"/>
      </w:pPr>
      <w:r w:rsidRPr="00F73A54">
        <w:t>С) стимулирующая;</w:t>
      </w:r>
    </w:p>
    <w:p w:rsidR="006F0D1F" w:rsidRPr="00F73A54" w:rsidRDefault="006F0D1F" w:rsidP="00036999">
      <w:pPr>
        <w:pStyle w:val="Heading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6F0D1F" w:rsidRPr="00F73A54" w:rsidRDefault="006F0D1F" w:rsidP="00036999">
      <w:pPr>
        <w:shd w:val="clear" w:color="auto" w:fill="FFFFFF"/>
        <w:spacing w:line="278" w:lineRule="exact"/>
        <w:ind w:left="19"/>
      </w:pPr>
      <w:r w:rsidRPr="00F73A54">
        <w:t>Е) учетная.</w:t>
      </w:r>
    </w:p>
    <w:p w:rsidR="006F0D1F" w:rsidRPr="00F73A54" w:rsidRDefault="006F0D1F"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F0D1F" w:rsidRPr="00F73A54" w:rsidRDefault="006F0D1F" w:rsidP="00036999">
      <w:pPr>
        <w:rPr>
          <w:spacing w:val="3"/>
        </w:rPr>
      </w:pPr>
      <w:r w:rsidRPr="00F73A54">
        <w:rPr>
          <w:spacing w:val="3"/>
        </w:rPr>
        <w:t xml:space="preserve">А) финансы предприятий; </w:t>
      </w:r>
    </w:p>
    <w:p w:rsidR="006F0D1F" w:rsidRPr="00F73A54" w:rsidRDefault="006F0D1F" w:rsidP="00036999">
      <w:r w:rsidRPr="00F73A54">
        <w:t>В) финансовые ресурсы предприятий;</w:t>
      </w:r>
    </w:p>
    <w:p w:rsidR="006F0D1F" w:rsidRPr="00F73A54" w:rsidRDefault="006F0D1F" w:rsidP="00036999">
      <w:pPr>
        <w:rPr>
          <w:spacing w:val="-2"/>
        </w:rPr>
      </w:pPr>
      <w:r w:rsidRPr="00F73A54">
        <w:rPr>
          <w:spacing w:val="-2"/>
        </w:rPr>
        <w:t>С) амортизационные отчисления;</w:t>
      </w:r>
    </w:p>
    <w:p w:rsidR="006F0D1F" w:rsidRPr="00F73A54" w:rsidRDefault="006F0D1F" w:rsidP="00036999">
      <w:r w:rsidRPr="00F73A54">
        <w:rPr>
          <w:lang w:val="en-US"/>
        </w:rPr>
        <w:t>D</w:t>
      </w:r>
      <w:r w:rsidRPr="00F73A54">
        <w:t>) фонды денежных средств;</w:t>
      </w:r>
    </w:p>
    <w:p w:rsidR="006F0D1F" w:rsidRPr="00F73A54" w:rsidRDefault="006F0D1F" w:rsidP="00036999">
      <w:r w:rsidRPr="00F73A54">
        <w:t>Е) ценные бумаги.</w:t>
      </w:r>
    </w:p>
    <w:p w:rsidR="006F0D1F" w:rsidRPr="00F73A54" w:rsidRDefault="006F0D1F"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F0D1F" w:rsidRPr="00F73A54" w:rsidRDefault="006F0D1F" w:rsidP="00036999">
      <w:pPr>
        <w:widowControl w:val="0"/>
        <w:jc w:val="both"/>
      </w:pPr>
      <w:r w:rsidRPr="00F73A54">
        <w:rPr>
          <w:lang w:val="en-US"/>
        </w:rPr>
        <w:t>A</w:t>
      </w:r>
      <w:r w:rsidRPr="00F73A54">
        <w:t>) полным;</w:t>
      </w:r>
    </w:p>
    <w:p w:rsidR="006F0D1F" w:rsidRPr="00F73A54" w:rsidRDefault="006F0D1F" w:rsidP="00036999">
      <w:pPr>
        <w:widowControl w:val="0"/>
        <w:jc w:val="both"/>
      </w:pPr>
      <w:r w:rsidRPr="00F73A54">
        <w:rPr>
          <w:lang w:val="en-US"/>
        </w:rPr>
        <w:t>B</w:t>
      </w:r>
      <w:r w:rsidRPr="00F73A54">
        <w:t>) коммандитным;</w:t>
      </w:r>
    </w:p>
    <w:p w:rsidR="006F0D1F" w:rsidRPr="00F73A54" w:rsidRDefault="006F0D1F" w:rsidP="00036999">
      <w:pPr>
        <w:widowControl w:val="0"/>
        <w:jc w:val="both"/>
      </w:pPr>
      <w:r w:rsidRPr="00F73A54">
        <w:rPr>
          <w:lang w:val="en-US"/>
        </w:rPr>
        <w:t>C</w:t>
      </w:r>
      <w:r w:rsidRPr="00F73A54">
        <w:t>) с ограниченной ответственностью;</w:t>
      </w:r>
    </w:p>
    <w:p w:rsidR="006F0D1F" w:rsidRPr="00F73A54" w:rsidRDefault="006F0D1F" w:rsidP="00036999">
      <w:pPr>
        <w:widowControl w:val="0"/>
        <w:jc w:val="both"/>
      </w:pPr>
      <w:r w:rsidRPr="00F73A54">
        <w:rPr>
          <w:lang w:val="en-US"/>
        </w:rPr>
        <w:t>D</w:t>
      </w:r>
      <w:r w:rsidRPr="00F73A54">
        <w:t>) с дополнительной ответственностью;</w:t>
      </w:r>
    </w:p>
    <w:p w:rsidR="006F0D1F" w:rsidRPr="00F73A54" w:rsidRDefault="006F0D1F" w:rsidP="00036999">
      <w:pPr>
        <w:widowControl w:val="0"/>
        <w:jc w:val="both"/>
      </w:pPr>
      <w:r w:rsidRPr="00F73A54">
        <w:rPr>
          <w:lang w:val="en-US"/>
        </w:rPr>
        <w:t>E</w:t>
      </w:r>
      <w:r w:rsidRPr="00F73A54">
        <w:t>) акционерным обществом.</w:t>
      </w:r>
    </w:p>
    <w:p w:rsidR="006F0D1F" w:rsidRPr="00F73A54" w:rsidRDefault="006F0D1F" w:rsidP="00036999">
      <w:pPr>
        <w:jc w:val="both"/>
      </w:pPr>
      <w:r w:rsidRPr="00F73A54">
        <w:t>25. Стоимостная, физическая или иная характеристика объекта налогообложения:</w:t>
      </w:r>
    </w:p>
    <w:p w:rsidR="006F0D1F" w:rsidRPr="00F73A54" w:rsidRDefault="006F0D1F" w:rsidP="00036999">
      <w:pPr>
        <w:jc w:val="both"/>
      </w:pPr>
      <w:r w:rsidRPr="00F73A54">
        <w:t>А) налоговый период;</w:t>
      </w:r>
    </w:p>
    <w:p w:rsidR="006F0D1F" w:rsidRPr="00F73A54" w:rsidRDefault="006F0D1F" w:rsidP="00036999">
      <w:pPr>
        <w:jc w:val="both"/>
      </w:pPr>
      <w:r w:rsidRPr="00F73A54">
        <w:t>В) налоговая база;</w:t>
      </w:r>
    </w:p>
    <w:p w:rsidR="006F0D1F" w:rsidRPr="00F73A54" w:rsidRDefault="006F0D1F" w:rsidP="00036999">
      <w:pPr>
        <w:jc w:val="both"/>
      </w:pPr>
      <w:r w:rsidRPr="00F73A54">
        <w:t>С) налоговая ставка;</w:t>
      </w:r>
    </w:p>
    <w:p w:rsidR="006F0D1F" w:rsidRPr="00F73A54" w:rsidRDefault="006F0D1F" w:rsidP="00036999">
      <w:pPr>
        <w:jc w:val="both"/>
      </w:pPr>
      <w:r w:rsidRPr="00F73A54">
        <w:rPr>
          <w:lang w:val="en-US"/>
        </w:rPr>
        <w:t>D</w:t>
      </w:r>
      <w:r w:rsidRPr="00F73A54">
        <w:t>) налоговый кадастр;</w:t>
      </w:r>
    </w:p>
    <w:p w:rsidR="006F0D1F" w:rsidRPr="00F73A54" w:rsidRDefault="006F0D1F" w:rsidP="00036999">
      <w:pPr>
        <w:jc w:val="both"/>
      </w:pPr>
      <w:r w:rsidRPr="00F73A54">
        <w:t>Е) налоговая льгота.</w:t>
      </w:r>
    </w:p>
    <w:p w:rsidR="006F0D1F" w:rsidRPr="00F73A54" w:rsidRDefault="006F0D1F" w:rsidP="00036999">
      <w:pPr>
        <w:jc w:val="both"/>
      </w:pPr>
    </w:p>
    <w:p w:rsidR="006F0D1F" w:rsidRPr="00F73A54" w:rsidRDefault="006F0D1F" w:rsidP="00036999">
      <w:pPr>
        <w:jc w:val="both"/>
      </w:pPr>
      <w:r w:rsidRPr="00F73A54">
        <w:t>26. Налоговым периодом для исчисления и уплаты налога на имущество юридических лиц является:</w:t>
      </w:r>
    </w:p>
    <w:p w:rsidR="006F0D1F" w:rsidRPr="00F73A54" w:rsidRDefault="006F0D1F" w:rsidP="00036999">
      <w:pPr>
        <w:jc w:val="both"/>
      </w:pPr>
      <w:r w:rsidRPr="00F73A54">
        <w:t>А) календарный месяц;</w:t>
      </w:r>
    </w:p>
    <w:p w:rsidR="006F0D1F" w:rsidRPr="00F73A54" w:rsidRDefault="006F0D1F" w:rsidP="00036999">
      <w:pPr>
        <w:jc w:val="both"/>
      </w:pPr>
      <w:r w:rsidRPr="00F73A54">
        <w:t xml:space="preserve">В) календарный квартал;     </w:t>
      </w:r>
    </w:p>
    <w:p w:rsidR="006F0D1F" w:rsidRPr="00F73A54" w:rsidRDefault="006F0D1F" w:rsidP="00036999">
      <w:pPr>
        <w:jc w:val="both"/>
      </w:pPr>
      <w:r w:rsidRPr="00F73A54">
        <w:t>С) календарный год;</w:t>
      </w:r>
    </w:p>
    <w:p w:rsidR="006F0D1F" w:rsidRPr="00F73A54" w:rsidRDefault="006F0D1F" w:rsidP="00036999">
      <w:pPr>
        <w:jc w:val="both"/>
      </w:pPr>
      <w:r w:rsidRPr="00F73A54">
        <w:rPr>
          <w:lang w:val="en-US"/>
        </w:rPr>
        <w:t>D</w:t>
      </w:r>
      <w:r w:rsidRPr="00F73A54">
        <w:t>) два календарных года;</w:t>
      </w:r>
    </w:p>
    <w:p w:rsidR="006F0D1F" w:rsidRPr="00F73A54" w:rsidRDefault="006F0D1F" w:rsidP="00036999">
      <w:pPr>
        <w:jc w:val="both"/>
      </w:pPr>
      <w:r w:rsidRPr="00F73A54">
        <w:t>Е) два календарных месяца.</w:t>
      </w:r>
    </w:p>
    <w:p w:rsidR="006F0D1F" w:rsidRPr="00F73A54" w:rsidRDefault="006F0D1F" w:rsidP="00036999">
      <w:pPr>
        <w:jc w:val="both"/>
      </w:pPr>
      <w:r w:rsidRPr="00F73A54">
        <w:t>27. Ставка налога на добавленную стоимость равна:</w:t>
      </w:r>
    </w:p>
    <w:p w:rsidR="006F0D1F" w:rsidRPr="00F73A54" w:rsidRDefault="006F0D1F" w:rsidP="00036999">
      <w:pPr>
        <w:jc w:val="both"/>
      </w:pPr>
      <w:r w:rsidRPr="00F73A54">
        <w:t>А) 20%;</w:t>
      </w:r>
    </w:p>
    <w:p w:rsidR="006F0D1F" w:rsidRPr="00F73A54" w:rsidRDefault="006F0D1F" w:rsidP="00036999">
      <w:pPr>
        <w:jc w:val="both"/>
      </w:pPr>
      <w:r w:rsidRPr="00F73A54">
        <w:t>В) 21%;</w:t>
      </w:r>
    </w:p>
    <w:p w:rsidR="006F0D1F" w:rsidRPr="00F73A54" w:rsidRDefault="006F0D1F" w:rsidP="00036999">
      <w:pPr>
        <w:jc w:val="both"/>
      </w:pPr>
      <w:r w:rsidRPr="00F73A54">
        <w:t xml:space="preserve">С) 14%;    </w:t>
      </w:r>
    </w:p>
    <w:p w:rsidR="006F0D1F" w:rsidRPr="00F73A54" w:rsidRDefault="006F0D1F" w:rsidP="00036999">
      <w:pPr>
        <w:jc w:val="both"/>
      </w:pPr>
      <w:r w:rsidRPr="00F73A54">
        <w:rPr>
          <w:lang w:val="en-US"/>
        </w:rPr>
        <w:t>D</w:t>
      </w:r>
      <w:r w:rsidRPr="00F73A54">
        <w:t>) 16%;</w:t>
      </w:r>
    </w:p>
    <w:p w:rsidR="006F0D1F" w:rsidRPr="00F73A54" w:rsidRDefault="006F0D1F" w:rsidP="00036999">
      <w:pPr>
        <w:jc w:val="both"/>
      </w:pPr>
      <w:r w:rsidRPr="00F73A54">
        <w:t>Е) 15%.</w:t>
      </w:r>
    </w:p>
    <w:p w:rsidR="006F0D1F" w:rsidRPr="00F73A54" w:rsidRDefault="006F0D1F" w:rsidP="00036999">
      <w:pPr>
        <w:jc w:val="both"/>
      </w:pPr>
      <w:r w:rsidRPr="00F73A54">
        <w:t>28. Что не относится к продуктово – маркетинговой стратегии:</w:t>
      </w:r>
    </w:p>
    <w:p w:rsidR="006F0D1F" w:rsidRPr="00F73A54" w:rsidRDefault="006F0D1F" w:rsidP="00036999">
      <w:pPr>
        <w:jc w:val="both"/>
      </w:pPr>
      <w:r w:rsidRPr="00F73A54">
        <w:t>А) продукция фирмы;</w:t>
      </w:r>
    </w:p>
    <w:p w:rsidR="006F0D1F" w:rsidRPr="00F73A54" w:rsidRDefault="006F0D1F" w:rsidP="00036999">
      <w:pPr>
        <w:jc w:val="both"/>
      </w:pPr>
      <w:r w:rsidRPr="00F73A54">
        <w:t>В) цены на продукцию фирмы;</w:t>
      </w:r>
    </w:p>
    <w:p w:rsidR="006F0D1F" w:rsidRPr="00F73A54" w:rsidRDefault="006F0D1F" w:rsidP="00036999">
      <w:pPr>
        <w:jc w:val="both"/>
      </w:pPr>
      <w:r w:rsidRPr="00F73A54">
        <w:t>С) регионы, в которых будет продаваться продукция фирмы;</w:t>
      </w:r>
    </w:p>
    <w:p w:rsidR="006F0D1F" w:rsidRPr="00F73A54" w:rsidRDefault="006F0D1F" w:rsidP="00036999">
      <w:pPr>
        <w:jc w:val="both"/>
      </w:pPr>
      <w:r w:rsidRPr="00F73A54">
        <w:rPr>
          <w:lang w:val="en-US"/>
        </w:rPr>
        <w:t>D</w:t>
      </w:r>
      <w:r w:rsidRPr="00F73A54">
        <w:t>) кому будут продаваться продукты фирмы;</w:t>
      </w:r>
    </w:p>
    <w:p w:rsidR="006F0D1F" w:rsidRPr="00F73A54" w:rsidRDefault="006F0D1F" w:rsidP="00036999">
      <w:pPr>
        <w:jc w:val="both"/>
      </w:pPr>
      <w:r w:rsidRPr="00F73A54">
        <w:t>Е) кем будут изготавливаться продукты фирмы.</w:t>
      </w:r>
    </w:p>
    <w:p w:rsidR="006F0D1F" w:rsidRPr="00F73A54" w:rsidRDefault="006F0D1F" w:rsidP="00F73A54">
      <w:pPr>
        <w:rPr>
          <w:rFonts w:eastAsia="MS Mincho"/>
        </w:rPr>
      </w:pPr>
      <w:r w:rsidRPr="00F73A54">
        <w:rPr>
          <w:rFonts w:eastAsia="MS Mincho"/>
        </w:rPr>
        <w:t>29. Текущий план предприятия составляется сроком на:</w:t>
      </w:r>
    </w:p>
    <w:p w:rsidR="006F0D1F" w:rsidRPr="00F73A54" w:rsidRDefault="006F0D1F" w:rsidP="00F73A54">
      <w:pPr>
        <w:rPr>
          <w:rFonts w:eastAsia="MS Mincho"/>
        </w:rPr>
      </w:pPr>
      <w:r w:rsidRPr="00F73A54">
        <w:rPr>
          <w:rFonts w:eastAsia="MS Mincho"/>
        </w:rPr>
        <w:t>A) 1 год.</w:t>
      </w:r>
    </w:p>
    <w:p w:rsidR="006F0D1F" w:rsidRPr="00F73A54" w:rsidRDefault="006F0D1F" w:rsidP="00F73A54">
      <w:pPr>
        <w:rPr>
          <w:rFonts w:eastAsia="MS Mincho"/>
        </w:rPr>
      </w:pPr>
      <w:r w:rsidRPr="00F73A54">
        <w:rPr>
          <w:rFonts w:eastAsia="MS Mincho"/>
        </w:rPr>
        <w:t>B) 5 лет.</w:t>
      </w:r>
    </w:p>
    <w:p w:rsidR="006F0D1F" w:rsidRPr="00F73A54" w:rsidRDefault="006F0D1F" w:rsidP="00F73A54">
      <w:pPr>
        <w:rPr>
          <w:rFonts w:eastAsia="MS Mincho"/>
        </w:rPr>
      </w:pPr>
      <w:r w:rsidRPr="00F73A54">
        <w:rPr>
          <w:rFonts w:eastAsia="MS Mincho"/>
        </w:rPr>
        <w:t>C) 20 лет.</w:t>
      </w:r>
    </w:p>
    <w:p w:rsidR="006F0D1F" w:rsidRPr="00F73A54" w:rsidRDefault="006F0D1F" w:rsidP="00F73A54">
      <w:pPr>
        <w:rPr>
          <w:rFonts w:eastAsia="MS Mincho"/>
        </w:rPr>
      </w:pPr>
      <w:r w:rsidRPr="00F73A54">
        <w:rPr>
          <w:rFonts w:eastAsia="MS Mincho"/>
        </w:rPr>
        <w:t>D) 1 месяц.</w:t>
      </w:r>
    </w:p>
    <w:p w:rsidR="006F0D1F" w:rsidRPr="00F73A54" w:rsidRDefault="006F0D1F" w:rsidP="00F73A54">
      <w:pPr>
        <w:rPr>
          <w:rFonts w:eastAsia="MS Mincho"/>
        </w:rPr>
      </w:pPr>
      <w:r w:rsidRPr="00F73A54">
        <w:rPr>
          <w:rFonts w:eastAsia="MS Mincho"/>
        </w:rPr>
        <w:t>E) 1 полугодие.</w:t>
      </w:r>
    </w:p>
    <w:p w:rsidR="006F0D1F" w:rsidRPr="00F73A54" w:rsidRDefault="006F0D1F" w:rsidP="00F73A54">
      <w:pPr>
        <w:rPr>
          <w:lang w:val="kk-KZ"/>
        </w:rPr>
      </w:pPr>
      <w:r w:rsidRPr="00F73A54">
        <w:rPr>
          <w:lang w:val="kk-KZ"/>
        </w:rPr>
        <w:t>30. Сроки стратегического планирования для малого предприятия (лет) :</w:t>
      </w:r>
    </w:p>
    <w:p w:rsidR="006F0D1F" w:rsidRPr="00F73A54" w:rsidRDefault="006F0D1F" w:rsidP="00F73A54">
      <w:pPr>
        <w:rPr>
          <w:lang w:val="kk-KZ"/>
        </w:rPr>
      </w:pPr>
      <w:r w:rsidRPr="00F73A54">
        <w:t xml:space="preserve">A) </w:t>
      </w:r>
      <w:r w:rsidRPr="00F73A54">
        <w:rPr>
          <w:lang w:val="kk-KZ"/>
        </w:rPr>
        <w:t>1-2 года</w:t>
      </w:r>
    </w:p>
    <w:p w:rsidR="006F0D1F" w:rsidRPr="00F73A54" w:rsidRDefault="006F0D1F" w:rsidP="00F73A54">
      <w:pPr>
        <w:rPr>
          <w:lang w:val="kk-KZ"/>
        </w:rPr>
      </w:pPr>
      <w:r w:rsidRPr="00F73A54">
        <w:t xml:space="preserve">B) </w:t>
      </w:r>
      <w:r w:rsidRPr="00F73A54">
        <w:rPr>
          <w:lang w:val="kk-KZ"/>
        </w:rPr>
        <w:t>3-5 лет</w:t>
      </w:r>
    </w:p>
    <w:p w:rsidR="006F0D1F" w:rsidRPr="00F73A54" w:rsidRDefault="006F0D1F" w:rsidP="00F73A54">
      <w:pPr>
        <w:rPr>
          <w:lang w:val="kk-KZ"/>
        </w:rPr>
      </w:pPr>
      <w:r w:rsidRPr="00F73A54">
        <w:t>C) 10</w:t>
      </w:r>
      <w:r w:rsidRPr="00F73A54">
        <w:rPr>
          <w:lang w:val="kk-KZ"/>
        </w:rPr>
        <w:t>-15 лет</w:t>
      </w:r>
    </w:p>
    <w:p w:rsidR="006F0D1F" w:rsidRPr="00F73A54" w:rsidRDefault="006F0D1F" w:rsidP="00F73A54">
      <w:pPr>
        <w:rPr>
          <w:lang w:val="kk-KZ"/>
        </w:rPr>
      </w:pPr>
      <w:r w:rsidRPr="00F73A54">
        <w:rPr>
          <w:lang w:val="en-US"/>
        </w:rPr>
        <w:t>D</w:t>
      </w:r>
      <w:r w:rsidRPr="00F73A54">
        <w:t xml:space="preserve">) </w:t>
      </w:r>
      <w:r w:rsidRPr="00F73A54">
        <w:rPr>
          <w:lang w:val="kk-KZ"/>
        </w:rPr>
        <w:t>5-7 месяцев</w:t>
      </w:r>
    </w:p>
    <w:p w:rsidR="006F0D1F" w:rsidRPr="00F73A54" w:rsidRDefault="006F0D1F" w:rsidP="00F73A54">
      <w:pPr>
        <w:rPr>
          <w:lang w:val="kk-KZ"/>
        </w:rPr>
      </w:pPr>
      <w:r w:rsidRPr="00F73A54">
        <w:t xml:space="preserve">E) </w:t>
      </w:r>
      <w:r w:rsidRPr="00F73A54">
        <w:rPr>
          <w:lang w:val="kk-KZ"/>
        </w:rPr>
        <w:t>8-10 дней</w:t>
      </w:r>
    </w:p>
    <w:p w:rsidR="006F0D1F" w:rsidRDefault="006F0D1F" w:rsidP="00FC3B95">
      <w:pPr>
        <w:autoSpaceDE w:val="0"/>
        <w:autoSpaceDN w:val="0"/>
        <w:adjustRightInd w:val="0"/>
        <w:jc w:val="center"/>
        <w:rPr>
          <w:b/>
          <w:bCs/>
        </w:rPr>
      </w:pPr>
    </w:p>
    <w:p w:rsidR="006F0D1F" w:rsidRPr="00AF763D" w:rsidRDefault="006F0D1F" w:rsidP="00FC3B95">
      <w:pPr>
        <w:autoSpaceDE w:val="0"/>
        <w:autoSpaceDN w:val="0"/>
        <w:adjustRightInd w:val="0"/>
        <w:jc w:val="center"/>
        <w:rPr>
          <w:b/>
          <w:bCs/>
        </w:rPr>
      </w:pPr>
      <w:r w:rsidRPr="00AF763D">
        <w:rPr>
          <w:b/>
          <w:bCs/>
        </w:rPr>
        <w:t>Примерный список вопросов к экзамену</w:t>
      </w:r>
    </w:p>
    <w:p w:rsidR="006F0D1F" w:rsidRPr="00AF763D" w:rsidRDefault="006F0D1F" w:rsidP="00FC3B95">
      <w:pPr>
        <w:autoSpaceDE w:val="0"/>
        <w:autoSpaceDN w:val="0"/>
        <w:adjustRightInd w:val="0"/>
        <w:jc w:val="center"/>
        <w:rPr>
          <w:b/>
          <w:bCs/>
        </w:rPr>
      </w:pPr>
    </w:p>
    <w:p w:rsidR="006F0D1F" w:rsidRPr="00A44335" w:rsidRDefault="006F0D1F"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F0D1F" w:rsidRPr="00A44335" w:rsidRDefault="006F0D1F"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Производительность труда: показатели и методы измер</w:t>
      </w:r>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F0D1F" w:rsidRPr="00A44335" w:rsidRDefault="006F0D1F"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Показатели эффективности использования ОбС.</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F0D1F" w:rsidRDefault="006F0D1F" w:rsidP="007520D0">
      <w:pPr>
        <w:pStyle w:val="descr"/>
        <w:spacing w:before="0" w:beforeAutospacing="0" w:after="0" w:afterAutospacing="0"/>
        <w:textAlignment w:val="baseline"/>
        <w:rPr>
          <w:u w:val="single"/>
        </w:rPr>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F0D1F" w:rsidRPr="00DC11F5" w:rsidRDefault="006F0D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Default="006F0D1F" w:rsidP="0008548E">
      <w:pPr>
        <w:jc w:val="both"/>
        <w:rPr>
          <w:i/>
        </w:rPr>
      </w:pPr>
    </w:p>
    <w:p w:rsidR="006F0D1F" w:rsidRDefault="006F0D1F" w:rsidP="001E638B">
      <w:pPr>
        <w:ind w:firstLine="709"/>
        <w:jc w:val="both"/>
        <w:rPr>
          <w:i/>
        </w:rPr>
      </w:pPr>
      <w:r>
        <w:rPr>
          <w:i/>
        </w:rPr>
        <w:t xml:space="preserve">Практические задания( пример) </w:t>
      </w:r>
    </w:p>
    <w:p w:rsidR="006F0D1F" w:rsidRPr="00883264" w:rsidRDefault="006F0D1F"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Pr="00883264" w:rsidRDefault="006F0D1F" w:rsidP="00F47306">
      <w:pPr>
        <w:jc w:val="both"/>
        <w:rPr>
          <w:u w:val="single"/>
        </w:rPr>
      </w:pPr>
    </w:p>
    <w:p w:rsidR="006F0D1F" w:rsidRPr="00883264" w:rsidRDefault="006F0D1F" w:rsidP="00F47306">
      <w:pPr>
        <w:ind w:firstLine="709"/>
        <w:jc w:val="both"/>
        <w:rPr>
          <w:i/>
        </w:rPr>
      </w:pPr>
      <w:r w:rsidRPr="00883264">
        <w:rPr>
          <w:i/>
        </w:rPr>
        <w:t>Решение ситуационных  задач</w:t>
      </w:r>
    </w:p>
    <w:p w:rsidR="006F0D1F" w:rsidRDefault="006F0D1F" w:rsidP="00F47306">
      <w:pPr>
        <w:jc w:val="both"/>
      </w:pPr>
    </w:p>
    <w:p w:rsidR="006F0D1F" w:rsidRPr="00883264" w:rsidRDefault="006F0D1F" w:rsidP="00F47306">
      <w:pPr>
        <w:jc w:val="both"/>
      </w:pPr>
      <w:r w:rsidRPr="00883264">
        <w:t>Задача №1</w:t>
      </w:r>
    </w:p>
    <w:p w:rsidR="006F0D1F" w:rsidRPr="00883264" w:rsidRDefault="006F0D1F" w:rsidP="00F47306">
      <w:pPr>
        <w:ind w:firstLine="709"/>
        <w:jc w:val="both"/>
        <w:rPr>
          <w:b/>
          <w:bCs/>
        </w:rPr>
      </w:pPr>
    </w:p>
    <w:p w:rsidR="006F0D1F" w:rsidRPr="00883264" w:rsidRDefault="006F0D1F" w:rsidP="00F47306">
      <w:pPr>
        <w:ind w:firstLine="709"/>
        <w:jc w:val="both"/>
      </w:pPr>
      <w:r w:rsidRPr="00883264">
        <w:t>Определите остаточную стоимость ОПФ, если ба-лансовая (первоначальная) стоимость (Фб) 20 тыс. руб., а срок службы (Тсл) 10 лет. Оборудование использовалось в течение 7 лет.</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№2</w:t>
      </w:r>
    </w:p>
    <w:p w:rsidR="006F0D1F" w:rsidRPr="00883264" w:rsidRDefault="006F0D1F"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F0D1F" w:rsidRPr="00883264" w:rsidRDefault="006F0D1F" w:rsidP="00F47306">
      <w:pPr>
        <w:ind w:firstLine="709"/>
        <w:jc w:val="both"/>
      </w:pPr>
    </w:p>
    <w:p w:rsidR="006F0D1F" w:rsidRPr="00883264" w:rsidRDefault="006F0D1F" w:rsidP="00F47306">
      <w:pPr>
        <w:ind w:firstLine="709"/>
        <w:jc w:val="both"/>
      </w:pPr>
      <w:r w:rsidRPr="00883264">
        <w:t>Задача №3</w:t>
      </w:r>
    </w:p>
    <w:p w:rsidR="006F0D1F" w:rsidRPr="00883264" w:rsidRDefault="006F0D1F" w:rsidP="00F47306">
      <w:pPr>
        <w:ind w:firstLine="709"/>
        <w:jc w:val="both"/>
        <w:rPr>
          <w:shd w:val="clear" w:color="auto" w:fill="FFFFFF"/>
        </w:rPr>
      </w:pPr>
      <w:r w:rsidRPr="00883264">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 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№4</w:t>
      </w:r>
    </w:p>
    <w:p w:rsidR="006F0D1F" w:rsidRPr="00883264" w:rsidRDefault="006F0D1F"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F0D1F" w:rsidRPr="00883264" w:rsidRDefault="006F0D1F" w:rsidP="00F47306">
      <w:pPr>
        <w:ind w:firstLine="709"/>
        <w:jc w:val="both"/>
        <w:rPr>
          <w:shd w:val="clear" w:color="auto" w:fill="FFFFFF"/>
        </w:rPr>
      </w:pPr>
    </w:p>
    <w:p w:rsidR="006F0D1F" w:rsidRDefault="006F0D1F" w:rsidP="00F47306">
      <w:pPr>
        <w:ind w:firstLine="709"/>
        <w:jc w:val="both"/>
      </w:pPr>
    </w:p>
    <w:p w:rsidR="006F0D1F" w:rsidRDefault="006F0D1F" w:rsidP="00F47306">
      <w:pPr>
        <w:ind w:firstLine="709"/>
        <w:jc w:val="both"/>
      </w:pPr>
    </w:p>
    <w:p w:rsidR="006F0D1F" w:rsidRPr="00883264" w:rsidRDefault="006F0D1F" w:rsidP="00F47306">
      <w:pPr>
        <w:ind w:firstLine="709"/>
        <w:jc w:val="both"/>
      </w:pPr>
      <w:r w:rsidRPr="00883264">
        <w:t>Задача №5</w:t>
      </w:r>
    </w:p>
    <w:p w:rsidR="006F0D1F" w:rsidRPr="00883264" w:rsidRDefault="006F0D1F" w:rsidP="00F47306">
      <w:pPr>
        <w:ind w:firstLine="709"/>
        <w:jc w:val="both"/>
        <w:rPr>
          <w:shd w:val="clear" w:color="auto" w:fill="FFFFFF"/>
        </w:rPr>
      </w:pPr>
      <w:r w:rsidRPr="00883264">
        <w:t>Определите фондовооруженность труда (Ф' воор) на предприятии, если фондоотдача 1,32 руб., годовой выпуск товарной продукции 9126 тыс. руб., среднегодовая численность произ-водственных рабочих 11 человек.</w:t>
      </w:r>
    </w:p>
    <w:p w:rsidR="006F0D1F" w:rsidRPr="00883264" w:rsidRDefault="006F0D1F" w:rsidP="00F47306">
      <w:pPr>
        <w:ind w:firstLine="709"/>
        <w:jc w:val="both"/>
        <w:rPr>
          <w:i/>
        </w:rPr>
      </w:pPr>
    </w:p>
    <w:p w:rsidR="006F0D1F" w:rsidRPr="00883264" w:rsidRDefault="006F0D1F" w:rsidP="00F47306">
      <w:pPr>
        <w:ind w:firstLine="709"/>
        <w:jc w:val="both"/>
        <w:rPr>
          <w:i/>
        </w:rPr>
      </w:pPr>
      <w:r w:rsidRPr="00883264">
        <w:rPr>
          <w:i/>
        </w:rPr>
        <w:t>Комплексное проблемно-аналитическое задание</w:t>
      </w:r>
    </w:p>
    <w:p w:rsidR="006F0D1F" w:rsidRPr="00883264" w:rsidRDefault="006F0D1F" w:rsidP="00F47306">
      <w:pPr>
        <w:ind w:firstLine="709"/>
        <w:jc w:val="both"/>
        <w:rPr>
          <w:i/>
        </w:rPr>
      </w:pPr>
    </w:p>
    <w:p w:rsidR="006F0D1F" w:rsidRPr="00883264" w:rsidRDefault="006F0D1F" w:rsidP="00F47306">
      <w:pPr>
        <w:ind w:firstLine="709"/>
        <w:jc w:val="both"/>
      </w:pPr>
      <w:r w:rsidRPr="00883264">
        <w:t>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см.р) и коэффициент интенсивного использования оборудования (Кинт)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проблемно-аналитические задани</w:t>
      </w:r>
      <w:r>
        <w:rPr>
          <w:i/>
        </w:rPr>
        <w:t>е</w:t>
      </w:r>
    </w:p>
    <w:p w:rsidR="006F0D1F" w:rsidRPr="00883264" w:rsidRDefault="006F0D1F" w:rsidP="00F47306">
      <w:pPr>
        <w:ind w:firstLine="709"/>
        <w:jc w:val="both"/>
        <w:rPr>
          <w:i/>
        </w:rPr>
      </w:pPr>
    </w:p>
    <w:p w:rsidR="006F0D1F" w:rsidRPr="00883264" w:rsidRDefault="006F0D1F"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проблемно-аналитическое задание</w:t>
      </w:r>
    </w:p>
    <w:p w:rsidR="006F0D1F" w:rsidRPr="00883264" w:rsidRDefault="006F0D1F" w:rsidP="00F47306">
      <w:pPr>
        <w:ind w:left="709" w:firstLine="709"/>
        <w:jc w:val="both"/>
      </w:pPr>
    </w:p>
    <w:p w:rsidR="006F0D1F" w:rsidRDefault="006F0D1F"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F0D1F" w:rsidRPr="00DC11F5" w:rsidRDefault="006F0D1F"/>
    <w:sectPr w:rsidR="006F0D1F" w:rsidRPr="00DC11F5" w:rsidSect="00A44335">
      <w:pgSz w:w="12240" w:h="15840"/>
      <w:pgMar w:top="1134" w:right="758"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537C5246"/>
    <w:lvl w:ilvl="0" w:tplc="97C04076">
      <w:start w:val="1"/>
      <w:numFmt w:val="bullet"/>
      <w:pStyle w:val="a"/>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45B5"/>
    <w:rsid w:val="000D0F53"/>
    <w:rsid w:val="000D2F00"/>
    <w:rsid w:val="000D33DE"/>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5986"/>
    <w:rsid w:val="00160160"/>
    <w:rsid w:val="001615E8"/>
    <w:rsid w:val="00162942"/>
    <w:rsid w:val="001654FA"/>
    <w:rsid w:val="001701FF"/>
    <w:rsid w:val="00171C02"/>
    <w:rsid w:val="00173720"/>
    <w:rsid w:val="00176CDC"/>
    <w:rsid w:val="001824BF"/>
    <w:rsid w:val="001847F2"/>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1F6"/>
    <w:rsid w:val="00233F69"/>
    <w:rsid w:val="00234A45"/>
    <w:rsid w:val="002378D5"/>
    <w:rsid w:val="0024195B"/>
    <w:rsid w:val="00243CC6"/>
    <w:rsid w:val="00244D48"/>
    <w:rsid w:val="00253C7D"/>
    <w:rsid w:val="00254F49"/>
    <w:rsid w:val="00257C0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346F"/>
    <w:rsid w:val="003235D5"/>
    <w:rsid w:val="0032634E"/>
    <w:rsid w:val="00330BD5"/>
    <w:rsid w:val="00335AFD"/>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3985"/>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D11E1"/>
    <w:rsid w:val="004D19A2"/>
    <w:rsid w:val="004D2C5D"/>
    <w:rsid w:val="004D4ABB"/>
    <w:rsid w:val="004D4CFE"/>
    <w:rsid w:val="004E1D16"/>
    <w:rsid w:val="004E2400"/>
    <w:rsid w:val="004E5484"/>
    <w:rsid w:val="004E7649"/>
    <w:rsid w:val="004F4739"/>
    <w:rsid w:val="004F6BA1"/>
    <w:rsid w:val="004F6BAA"/>
    <w:rsid w:val="004F718B"/>
    <w:rsid w:val="004F780A"/>
    <w:rsid w:val="004F7B61"/>
    <w:rsid w:val="00502628"/>
    <w:rsid w:val="0050343B"/>
    <w:rsid w:val="005101C1"/>
    <w:rsid w:val="00510F01"/>
    <w:rsid w:val="00511A49"/>
    <w:rsid w:val="0052002C"/>
    <w:rsid w:val="00521EC4"/>
    <w:rsid w:val="0053544C"/>
    <w:rsid w:val="005523AB"/>
    <w:rsid w:val="00554FB1"/>
    <w:rsid w:val="00557DC1"/>
    <w:rsid w:val="00567983"/>
    <w:rsid w:val="00572859"/>
    <w:rsid w:val="00586578"/>
    <w:rsid w:val="00586680"/>
    <w:rsid w:val="00587B7E"/>
    <w:rsid w:val="00595C13"/>
    <w:rsid w:val="005A5AE6"/>
    <w:rsid w:val="005B0DEE"/>
    <w:rsid w:val="005B6382"/>
    <w:rsid w:val="005B6B6E"/>
    <w:rsid w:val="005C1F1F"/>
    <w:rsid w:val="005C23A3"/>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015E"/>
    <w:rsid w:val="006351D8"/>
    <w:rsid w:val="00637074"/>
    <w:rsid w:val="00643ACB"/>
    <w:rsid w:val="0064569F"/>
    <w:rsid w:val="006509DE"/>
    <w:rsid w:val="0065192A"/>
    <w:rsid w:val="00655811"/>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0D1F"/>
    <w:rsid w:val="006F2550"/>
    <w:rsid w:val="006F5EFD"/>
    <w:rsid w:val="00700964"/>
    <w:rsid w:val="00703AA4"/>
    <w:rsid w:val="0070646A"/>
    <w:rsid w:val="00707077"/>
    <w:rsid w:val="0071231B"/>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0D0"/>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E52"/>
    <w:rsid w:val="008D059F"/>
    <w:rsid w:val="008D74B1"/>
    <w:rsid w:val="008E601C"/>
    <w:rsid w:val="008E6DB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1552"/>
    <w:rsid w:val="00AD505C"/>
    <w:rsid w:val="00AD658D"/>
    <w:rsid w:val="00AD7E93"/>
    <w:rsid w:val="00AE2C0F"/>
    <w:rsid w:val="00AE310A"/>
    <w:rsid w:val="00AE40A4"/>
    <w:rsid w:val="00AE7A3F"/>
    <w:rsid w:val="00AE7BAC"/>
    <w:rsid w:val="00AF0687"/>
    <w:rsid w:val="00AF16E5"/>
    <w:rsid w:val="00AF69CD"/>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E66E3"/>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E3F74"/>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45AB"/>
    <w:rsid w:val="00E96F03"/>
    <w:rsid w:val="00EA1884"/>
    <w:rsid w:val="00EA7FF3"/>
    <w:rsid w:val="00EB065C"/>
    <w:rsid w:val="00EB3314"/>
    <w:rsid w:val="00EB3399"/>
    <w:rsid w:val="00EC232D"/>
    <w:rsid w:val="00EC37C9"/>
    <w:rsid w:val="00EC3BF7"/>
    <w:rsid w:val="00EC5D20"/>
    <w:rsid w:val="00EC6C16"/>
    <w:rsid w:val="00EC74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643ACB"/>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3AC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0">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0"/>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1">
    <w:name w:val="Вопросы"/>
    <w:basedOn w:val="Normal"/>
    <w:uiPriority w:val="99"/>
    <w:rsid w:val="003E48E0"/>
    <w:pPr>
      <w:spacing w:line="280" w:lineRule="exact"/>
      <w:ind w:firstLine="567"/>
      <w:jc w:val="both"/>
    </w:pPr>
    <w:rPr>
      <w:b/>
      <w:i/>
      <w:sz w:val="26"/>
      <w:szCs w:val="20"/>
    </w:rPr>
  </w:style>
  <w:style w:type="paragraph" w:customStyle="1" w:styleId="a2">
    <w:name w:val="а Обычный"/>
    <w:basedOn w:val="Normal"/>
    <w:link w:val="a3"/>
    <w:uiPriority w:val="99"/>
    <w:rsid w:val="003E48E0"/>
    <w:pPr>
      <w:widowControl w:val="0"/>
      <w:ind w:firstLine="567"/>
      <w:jc w:val="both"/>
    </w:pPr>
    <w:rPr>
      <w:iCs/>
      <w:sz w:val="28"/>
    </w:rPr>
  </w:style>
  <w:style w:type="character" w:customStyle="1" w:styleId="a3">
    <w:name w:val="а Обычный Знак"/>
    <w:link w:val="a2"/>
    <w:uiPriority w:val="99"/>
    <w:locked/>
    <w:rsid w:val="003E48E0"/>
    <w:rPr>
      <w:sz w:val="24"/>
    </w:rPr>
  </w:style>
  <w:style w:type="paragraph" w:customStyle="1" w:styleId="a4">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5">
    <w:name w:val="а Вопросы ПТК"/>
    <w:basedOn w:val="Normal"/>
    <w:link w:val="a6"/>
    <w:uiPriority w:val="99"/>
    <w:rsid w:val="00996A25"/>
    <w:pPr>
      <w:widowControl w:val="0"/>
      <w:ind w:firstLine="567"/>
      <w:jc w:val="both"/>
    </w:pPr>
    <w:rPr>
      <w:b/>
      <w:bCs/>
      <w:i/>
      <w:iCs/>
      <w:sz w:val="28"/>
    </w:rPr>
  </w:style>
  <w:style w:type="character" w:customStyle="1" w:styleId="a6">
    <w:name w:val="а Вопросы ПТК Знак"/>
    <w:link w:val="a5"/>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lenstr4gtm">
    <w:name w:val="lenstr4gtm"/>
    <w:basedOn w:val="Normal"/>
    <w:uiPriority w:val="99"/>
    <w:rsid w:val="001D1823"/>
    <w:pPr>
      <w:spacing w:before="100" w:beforeAutospacing="1" w:after="100" w:afterAutospacing="1"/>
    </w:pPr>
  </w:style>
  <w:style w:type="character" w:customStyle="1" w:styleId="lenstr4gtm1">
    <w:name w:val="lenstr4gtm1"/>
    <w:basedOn w:val="DefaultParagraphFont"/>
    <w:uiPriority w:val="99"/>
    <w:rsid w:val="001D1823"/>
    <w:rPr>
      <w:rFonts w:cs="Times New Roman"/>
    </w:rPr>
  </w:style>
  <w:style w:type="paragraph" w:customStyle="1" w:styleId="p38">
    <w:name w:val="p38"/>
    <w:basedOn w:val="Normal"/>
    <w:uiPriority w:val="99"/>
    <w:rsid w:val="001D1823"/>
    <w:pPr>
      <w:spacing w:before="100" w:beforeAutospacing="1" w:after="100" w:afterAutospacing="1"/>
    </w:pPr>
  </w:style>
  <w:style w:type="paragraph" w:customStyle="1" w:styleId="p17">
    <w:name w:val="p17"/>
    <w:basedOn w:val="Normal"/>
    <w:uiPriority w:val="99"/>
    <w:rsid w:val="00625F17"/>
    <w:pPr>
      <w:spacing w:before="100" w:beforeAutospacing="1" w:after="100" w:afterAutospacing="1"/>
    </w:pPr>
  </w:style>
  <w:style w:type="paragraph" w:customStyle="1" w:styleId="p19">
    <w:name w:val="p19"/>
    <w:basedOn w:val="Normal"/>
    <w:uiPriority w:val="99"/>
    <w:rsid w:val="00625F17"/>
    <w:pPr>
      <w:spacing w:before="100" w:beforeAutospacing="1" w:after="100" w:afterAutospacing="1"/>
    </w:pPr>
  </w:style>
  <w:style w:type="paragraph" w:customStyle="1" w:styleId="p21">
    <w:name w:val="p21"/>
    <w:basedOn w:val="Normal"/>
    <w:uiPriority w:val="99"/>
    <w:rsid w:val="00625F17"/>
    <w:pPr>
      <w:spacing w:before="100" w:beforeAutospacing="1" w:after="100" w:afterAutospacing="1"/>
    </w:pPr>
  </w:style>
  <w:style w:type="paragraph" w:customStyle="1" w:styleId="p36">
    <w:name w:val="p36"/>
    <w:basedOn w:val="Normal"/>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BalloonText">
    <w:name w:val="Balloon Text"/>
    <w:basedOn w:val="Normal"/>
    <w:link w:val="BalloonTextChar"/>
    <w:uiPriority w:val="99"/>
    <w:semiHidden/>
    <w:rsid w:val="005C5E44"/>
    <w:pPr>
      <w:widowControl w:val="0"/>
      <w:autoSpaceDE w:val="0"/>
      <w:autoSpaceDN w:val="0"/>
      <w:adjustRightInd w:val="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5C5E44"/>
    <w:rPr>
      <w:rFonts w:ascii="Segoe UI" w:hAnsi="Segoe UI" w:cs="Times New Roman"/>
      <w:sz w:val="18"/>
      <w:szCs w:val="18"/>
    </w:rPr>
  </w:style>
  <w:style w:type="paragraph" w:customStyle="1" w:styleId="cdt4ke">
    <w:name w:val="cdt4ke"/>
    <w:basedOn w:val="Normal"/>
    <w:uiPriority w:val="99"/>
    <w:rsid w:val="00365BF1"/>
    <w:pPr>
      <w:spacing w:before="100" w:beforeAutospacing="1" w:after="100" w:afterAutospacing="1"/>
    </w:pPr>
  </w:style>
  <w:style w:type="character" w:customStyle="1" w:styleId="style2">
    <w:name w:val="style2"/>
    <w:basedOn w:val="DefaultParagraphFont"/>
    <w:uiPriority w:val="99"/>
    <w:rsid w:val="006E6066"/>
    <w:rPr>
      <w:rFonts w:cs="Times New Roman"/>
    </w:rPr>
  </w:style>
  <w:style w:type="character" w:customStyle="1" w:styleId="apple-converted-space">
    <w:name w:val="apple-converted-space"/>
    <w:basedOn w:val="DefaultParagraphFont"/>
    <w:uiPriority w:val="99"/>
    <w:rsid w:val="00F47306"/>
    <w:rPr>
      <w:rFonts w:cs="Times New Roman"/>
    </w:rPr>
  </w:style>
  <w:style w:type="paragraph" w:customStyle="1" w:styleId="p2">
    <w:name w:val="p2"/>
    <w:basedOn w:val="Normal"/>
    <w:uiPriority w:val="99"/>
    <w:rsid w:val="00F47306"/>
    <w:pPr>
      <w:spacing w:before="100" w:beforeAutospacing="1" w:after="100" w:afterAutospacing="1"/>
    </w:pPr>
  </w:style>
  <w:style w:type="paragraph" w:customStyle="1" w:styleId="p3">
    <w:name w:val="p3"/>
    <w:basedOn w:val="Normal"/>
    <w:uiPriority w:val="99"/>
    <w:rsid w:val="00F47306"/>
    <w:pPr>
      <w:spacing w:before="100" w:beforeAutospacing="1" w:after="100" w:afterAutospacing="1"/>
    </w:pPr>
  </w:style>
  <w:style w:type="character" w:customStyle="1" w:styleId="s1">
    <w:name w:val="s1"/>
    <w:basedOn w:val="DefaultParagraphFont"/>
    <w:uiPriority w:val="99"/>
    <w:rsid w:val="00F47306"/>
    <w:rPr>
      <w:rFonts w:cs="Times New Roman"/>
    </w:rPr>
  </w:style>
  <w:style w:type="character" w:customStyle="1" w:styleId="s2">
    <w:name w:val="s2"/>
    <w:basedOn w:val="DefaultParagraphFont"/>
    <w:uiPriority w:val="99"/>
    <w:rsid w:val="00F47306"/>
    <w:rPr>
      <w:rFonts w:cs="Times New Roman"/>
    </w:rPr>
  </w:style>
  <w:style w:type="paragraph" w:customStyle="1" w:styleId="p4">
    <w:name w:val="p4"/>
    <w:basedOn w:val="Normal"/>
    <w:uiPriority w:val="99"/>
    <w:rsid w:val="00F47306"/>
    <w:pPr>
      <w:spacing w:before="100" w:beforeAutospacing="1" w:after="100" w:afterAutospacing="1"/>
    </w:pPr>
  </w:style>
  <w:style w:type="character" w:customStyle="1" w:styleId="s3">
    <w:name w:val="s3"/>
    <w:basedOn w:val="DefaultParagraphFont"/>
    <w:uiPriority w:val="99"/>
    <w:rsid w:val="00F47306"/>
    <w:rPr>
      <w:rFonts w:cs="Times New Roman"/>
    </w:rPr>
  </w:style>
  <w:style w:type="paragraph" w:customStyle="1" w:styleId="a">
    <w:name w:val="Маркированный список_УМК"/>
    <w:basedOn w:val="Normal"/>
    <w:next w:val="Normal"/>
    <w:link w:val="a7"/>
    <w:uiPriority w:val="99"/>
    <w:rsid w:val="00F47306"/>
    <w:pPr>
      <w:numPr>
        <w:numId w:val="78"/>
      </w:numPr>
      <w:suppressAutoHyphens/>
      <w:ind w:left="567" w:hanging="283"/>
      <w:jc w:val="both"/>
    </w:pPr>
    <w:rPr>
      <w:sz w:val="28"/>
      <w:szCs w:val="28"/>
      <w:lang w:eastAsia="en-US"/>
    </w:rPr>
  </w:style>
  <w:style w:type="character" w:customStyle="1" w:styleId="a7">
    <w:name w:val="Маркированный список_УМК Знак"/>
    <w:link w:val="a"/>
    <w:uiPriority w:val="99"/>
    <w:locked/>
    <w:rsid w:val="00F47306"/>
    <w:rPr>
      <w:rFonts w:eastAsia="Times New Roman"/>
      <w:sz w:val="28"/>
      <w:lang w:eastAsia="en-US"/>
    </w:rPr>
  </w:style>
  <w:style w:type="paragraph" w:styleId="HTMLPreformatted">
    <w:name w:val="HTML Preformatted"/>
    <w:basedOn w:val="Normal"/>
    <w:link w:val="HTMLPreformattedChar"/>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uiPriority w:val="99"/>
    <w:locked/>
    <w:rsid w:val="00F47306"/>
    <w:rPr>
      <w:rFonts w:ascii="Courier New" w:eastAsia="Times New Roman" w:hAnsi="Courier New" w:cs="Times New Roman"/>
      <w:sz w:val="24"/>
      <w:szCs w:val="24"/>
    </w:rPr>
  </w:style>
  <w:style w:type="character" w:customStyle="1" w:styleId="section-title">
    <w:name w:val="section-title"/>
    <w:basedOn w:val="DefaultParagraphFont"/>
    <w:uiPriority w:val="99"/>
    <w:rsid w:val="00F73A54"/>
    <w:rPr>
      <w:rFonts w:cs="Times New Roman"/>
    </w:rPr>
  </w:style>
  <w:style w:type="character" w:customStyle="1" w:styleId="title-separator">
    <w:name w:val="title-separator"/>
    <w:basedOn w:val="DefaultParagraphFont"/>
    <w:uiPriority w:val="99"/>
    <w:rsid w:val="00F73A54"/>
    <w:rPr>
      <w:rFonts w:cs="Times New Roman"/>
    </w:rPr>
  </w:style>
  <w:style w:type="character" w:customStyle="1" w:styleId="chapter-titlea">
    <w:name w:val="chapter-titlea"/>
    <w:basedOn w:val="DefaultParagraphFont"/>
    <w:uiPriority w:val="99"/>
    <w:rsid w:val="00F73A54"/>
    <w:rPr>
      <w:rFonts w:cs="Times New Roman"/>
    </w:rPr>
  </w:style>
  <w:style w:type="paragraph" w:customStyle="1" w:styleId="copyright">
    <w:name w:val="copyright"/>
    <w:basedOn w:val="Normal"/>
    <w:uiPriority w:val="99"/>
    <w:rsid w:val="00F73A54"/>
    <w:pPr>
      <w:spacing w:before="100" w:beforeAutospacing="1" w:after="100" w:afterAutospacing="1"/>
    </w:pPr>
  </w:style>
  <w:style w:type="paragraph" w:styleId="z-TopofForm">
    <w:name w:val="HTML Top of Form"/>
    <w:basedOn w:val="Normal"/>
    <w:next w:val="Normal"/>
    <w:link w:val="z-TopofFormChar"/>
    <w:hidden/>
    <w:uiPriority w:val="99"/>
    <w:semiHidden/>
    <w:rsid w:val="00F73A5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F73A54"/>
    <w:rPr>
      <w:rFonts w:ascii="Arial" w:hAnsi="Arial" w:cs="Arial"/>
      <w:vanish/>
      <w:sz w:val="16"/>
      <w:szCs w:val="16"/>
    </w:rPr>
  </w:style>
  <w:style w:type="paragraph" w:styleId="z-BottomofForm">
    <w:name w:val="HTML Bottom of Form"/>
    <w:basedOn w:val="Normal"/>
    <w:next w:val="Normal"/>
    <w:link w:val="z-BottomofFormChar"/>
    <w:hidden/>
    <w:uiPriority w:val="99"/>
    <w:semiHidden/>
    <w:rsid w:val="00F73A5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F73A54"/>
    <w:rPr>
      <w:rFonts w:ascii="Arial" w:hAnsi="Arial" w:cs="Arial"/>
      <w:vanish/>
      <w:sz w:val="16"/>
      <w:szCs w:val="16"/>
    </w:rPr>
  </w:style>
  <w:style w:type="paragraph" w:customStyle="1" w:styleId="descr">
    <w:name w:val="descr"/>
    <w:basedOn w:val="Normal"/>
    <w:uiPriority w:val="99"/>
    <w:rsid w:val="00F73A5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43319928">
      <w:marLeft w:val="0"/>
      <w:marRight w:val="0"/>
      <w:marTop w:val="0"/>
      <w:marBottom w:val="0"/>
      <w:divBdr>
        <w:top w:val="none" w:sz="0" w:space="0" w:color="auto"/>
        <w:left w:val="none" w:sz="0" w:space="0" w:color="auto"/>
        <w:bottom w:val="none" w:sz="0" w:space="0" w:color="auto"/>
        <w:right w:val="none" w:sz="0" w:space="0" w:color="auto"/>
      </w:divBdr>
    </w:div>
    <w:div w:id="1543319931">
      <w:marLeft w:val="0"/>
      <w:marRight w:val="0"/>
      <w:marTop w:val="0"/>
      <w:marBottom w:val="0"/>
      <w:divBdr>
        <w:top w:val="none" w:sz="0" w:space="0" w:color="auto"/>
        <w:left w:val="none" w:sz="0" w:space="0" w:color="auto"/>
        <w:bottom w:val="none" w:sz="0" w:space="0" w:color="auto"/>
        <w:right w:val="none" w:sz="0" w:space="0" w:color="auto"/>
      </w:divBdr>
    </w:div>
    <w:div w:id="1543319934">
      <w:marLeft w:val="0"/>
      <w:marRight w:val="0"/>
      <w:marTop w:val="0"/>
      <w:marBottom w:val="0"/>
      <w:divBdr>
        <w:top w:val="none" w:sz="0" w:space="0" w:color="auto"/>
        <w:left w:val="none" w:sz="0" w:space="0" w:color="auto"/>
        <w:bottom w:val="none" w:sz="0" w:space="0" w:color="auto"/>
        <w:right w:val="none" w:sz="0" w:space="0" w:color="auto"/>
      </w:divBdr>
    </w:div>
    <w:div w:id="1543319937">
      <w:marLeft w:val="0"/>
      <w:marRight w:val="0"/>
      <w:marTop w:val="0"/>
      <w:marBottom w:val="0"/>
      <w:divBdr>
        <w:top w:val="none" w:sz="0" w:space="0" w:color="auto"/>
        <w:left w:val="none" w:sz="0" w:space="0" w:color="auto"/>
        <w:bottom w:val="none" w:sz="0" w:space="0" w:color="auto"/>
        <w:right w:val="none" w:sz="0" w:space="0" w:color="auto"/>
      </w:divBdr>
      <w:divsChild>
        <w:div w:id="1543320003">
          <w:marLeft w:val="0"/>
          <w:marRight w:val="0"/>
          <w:marTop w:val="0"/>
          <w:marBottom w:val="0"/>
          <w:divBdr>
            <w:top w:val="none" w:sz="0" w:space="0" w:color="auto"/>
            <w:left w:val="none" w:sz="0" w:space="0" w:color="auto"/>
            <w:bottom w:val="none" w:sz="0" w:space="0" w:color="auto"/>
            <w:right w:val="none" w:sz="0" w:space="0" w:color="auto"/>
          </w:divBdr>
          <w:divsChild>
            <w:div w:id="1543319965">
              <w:marLeft w:val="0"/>
              <w:marRight w:val="450"/>
              <w:marTop w:val="0"/>
              <w:marBottom w:val="0"/>
              <w:divBdr>
                <w:top w:val="none" w:sz="0" w:space="0" w:color="auto"/>
                <w:left w:val="none" w:sz="0" w:space="0" w:color="auto"/>
                <w:bottom w:val="none" w:sz="0" w:space="0" w:color="auto"/>
                <w:right w:val="none" w:sz="0" w:space="0" w:color="auto"/>
              </w:divBdr>
            </w:div>
          </w:divsChild>
        </w:div>
        <w:div w:id="1543320070">
          <w:marLeft w:val="0"/>
          <w:marRight w:val="0"/>
          <w:marTop w:val="0"/>
          <w:marBottom w:val="0"/>
          <w:divBdr>
            <w:top w:val="none" w:sz="0" w:space="0" w:color="auto"/>
            <w:left w:val="none" w:sz="0" w:space="0" w:color="auto"/>
            <w:bottom w:val="none" w:sz="0" w:space="0" w:color="auto"/>
            <w:right w:val="none" w:sz="0" w:space="0" w:color="auto"/>
          </w:divBdr>
          <w:divsChild>
            <w:div w:id="1543320030">
              <w:marLeft w:val="0"/>
              <w:marRight w:val="0"/>
              <w:marTop w:val="0"/>
              <w:marBottom w:val="75"/>
              <w:divBdr>
                <w:top w:val="none" w:sz="0" w:space="0" w:color="auto"/>
                <w:left w:val="none" w:sz="0" w:space="0" w:color="auto"/>
                <w:bottom w:val="none" w:sz="0" w:space="0" w:color="auto"/>
                <w:right w:val="none" w:sz="0" w:space="0" w:color="auto"/>
              </w:divBdr>
            </w:div>
            <w:div w:id="1543320037">
              <w:marLeft w:val="0"/>
              <w:marRight w:val="0"/>
              <w:marTop w:val="0"/>
              <w:marBottom w:val="75"/>
              <w:divBdr>
                <w:top w:val="none" w:sz="0" w:space="0" w:color="auto"/>
                <w:left w:val="none" w:sz="0" w:space="0" w:color="auto"/>
                <w:bottom w:val="none" w:sz="0" w:space="0" w:color="auto"/>
                <w:right w:val="none" w:sz="0" w:space="0" w:color="auto"/>
              </w:divBdr>
            </w:div>
            <w:div w:id="1543320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38">
      <w:marLeft w:val="0"/>
      <w:marRight w:val="0"/>
      <w:marTop w:val="0"/>
      <w:marBottom w:val="0"/>
      <w:divBdr>
        <w:top w:val="none" w:sz="0" w:space="0" w:color="auto"/>
        <w:left w:val="none" w:sz="0" w:space="0" w:color="auto"/>
        <w:bottom w:val="none" w:sz="0" w:space="0" w:color="auto"/>
        <w:right w:val="none" w:sz="0" w:space="0" w:color="auto"/>
      </w:divBdr>
    </w:div>
    <w:div w:id="1543319939">
      <w:marLeft w:val="0"/>
      <w:marRight w:val="0"/>
      <w:marTop w:val="0"/>
      <w:marBottom w:val="0"/>
      <w:divBdr>
        <w:top w:val="none" w:sz="0" w:space="0" w:color="auto"/>
        <w:left w:val="none" w:sz="0" w:space="0" w:color="auto"/>
        <w:bottom w:val="none" w:sz="0" w:space="0" w:color="auto"/>
        <w:right w:val="none" w:sz="0" w:space="0" w:color="auto"/>
      </w:divBdr>
    </w:div>
    <w:div w:id="1543319940">
      <w:marLeft w:val="0"/>
      <w:marRight w:val="0"/>
      <w:marTop w:val="0"/>
      <w:marBottom w:val="0"/>
      <w:divBdr>
        <w:top w:val="none" w:sz="0" w:space="0" w:color="auto"/>
        <w:left w:val="none" w:sz="0" w:space="0" w:color="auto"/>
        <w:bottom w:val="none" w:sz="0" w:space="0" w:color="auto"/>
        <w:right w:val="none" w:sz="0" w:space="0" w:color="auto"/>
      </w:divBdr>
      <w:divsChild>
        <w:div w:id="1543320012">
          <w:marLeft w:val="0"/>
          <w:marRight w:val="0"/>
          <w:marTop w:val="0"/>
          <w:marBottom w:val="0"/>
          <w:divBdr>
            <w:top w:val="none" w:sz="0" w:space="0" w:color="auto"/>
            <w:left w:val="none" w:sz="0" w:space="0" w:color="auto"/>
            <w:bottom w:val="none" w:sz="0" w:space="0" w:color="auto"/>
            <w:right w:val="none" w:sz="0" w:space="0" w:color="auto"/>
          </w:divBdr>
          <w:divsChild>
            <w:div w:id="1543320019">
              <w:marLeft w:val="0"/>
              <w:marRight w:val="450"/>
              <w:marTop w:val="0"/>
              <w:marBottom w:val="0"/>
              <w:divBdr>
                <w:top w:val="none" w:sz="0" w:space="0" w:color="auto"/>
                <w:left w:val="none" w:sz="0" w:space="0" w:color="auto"/>
                <w:bottom w:val="none" w:sz="0" w:space="0" w:color="auto"/>
                <w:right w:val="none" w:sz="0" w:space="0" w:color="auto"/>
              </w:divBdr>
            </w:div>
          </w:divsChild>
        </w:div>
        <w:div w:id="1543320016">
          <w:marLeft w:val="0"/>
          <w:marRight w:val="0"/>
          <w:marTop w:val="0"/>
          <w:marBottom w:val="0"/>
          <w:divBdr>
            <w:top w:val="none" w:sz="0" w:space="0" w:color="auto"/>
            <w:left w:val="none" w:sz="0" w:space="0" w:color="auto"/>
            <w:bottom w:val="none" w:sz="0" w:space="0" w:color="auto"/>
            <w:right w:val="none" w:sz="0" w:space="0" w:color="auto"/>
          </w:divBdr>
          <w:divsChild>
            <w:div w:id="1543319956">
              <w:marLeft w:val="0"/>
              <w:marRight w:val="0"/>
              <w:marTop w:val="0"/>
              <w:marBottom w:val="75"/>
              <w:divBdr>
                <w:top w:val="none" w:sz="0" w:space="0" w:color="auto"/>
                <w:left w:val="none" w:sz="0" w:space="0" w:color="auto"/>
                <w:bottom w:val="none" w:sz="0" w:space="0" w:color="auto"/>
                <w:right w:val="none" w:sz="0" w:space="0" w:color="auto"/>
              </w:divBdr>
            </w:div>
            <w:div w:id="1543319980">
              <w:marLeft w:val="0"/>
              <w:marRight w:val="0"/>
              <w:marTop w:val="0"/>
              <w:marBottom w:val="75"/>
              <w:divBdr>
                <w:top w:val="none" w:sz="0" w:space="0" w:color="auto"/>
                <w:left w:val="none" w:sz="0" w:space="0" w:color="auto"/>
                <w:bottom w:val="none" w:sz="0" w:space="0" w:color="auto"/>
                <w:right w:val="none" w:sz="0" w:space="0" w:color="auto"/>
              </w:divBdr>
            </w:div>
            <w:div w:id="15433200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42">
      <w:marLeft w:val="0"/>
      <w:marRight w:val="0"/>
      <w:marTop w:val="0"/>
      <w:marBottom w:val="0"/>
      <w:divBdr>
        <w:top w:val="none" w:sz="0" w:space="0" w:color="auto"/>
        <w:left w:val="none" w:sz="0" w:space="0" w:color="auto"/>
        <w:bottom w:val="none" w:sz="0" w:space="0" w:color="auto"/>
        <w:right w:val="none" w:sz="0" w:space="0" w:color="auto"/>
      </w:divBdr>
    </w:div>
    <w:div w:id="1543319945">
      <w:marLeft w:val="0"/>
      <w:marRight w:val="0"/>
      <w:marTop w:val="0"/>
      <w:marBottom w:val="0"/>
      <w:divBdr>
        <w:top w:val="none" w:sz="0" w:space="0" w:color="auto"/>
        <w:left w:val="none" w:sz="0" w:space="0" w:color="auto"/>
        <w:bottom w:val="none" w:sz="0" w:space="0" w:color="auto"/>
        <w:right w:val="none" w:sz="0" w:space="0" w:color="auto"/>
      </w:divBdr>
    </w:div>
    <w:div w:id="1543319948">
      <w:marLeft w:val="0"/>
      <w:marRight w:val="0"/>
      <w:marTop w:val="0"/>
      <w:marBottom w:val="0"/>
      <w:divBdr>
        <w:top w:val="none" w:sz="0" w:space="0" w:color="auto"/>
        <w:left w:val="none" w:sz="0" w:space="0" w:color="auto"/>
        <w:bottom w:val="none" w:sz="0" w:space="0" w:color="auto"/>
        <w:right w:val="none" w:sz="0" w:space="0" w:color="auto"/>
      </w:divBdr>
    </w:div>
    <w:div w:id="1543319951">
      <w:marLeft w:val="0"/>
      <w:marRight w:val="0"/>
      <w:marTop w:val="0"/>
      <w:marBottom w:val="0"/>
      <w:divBdr>
        <w:top w:val="none" w:sz="0" w:space="0" w:color="auto"/>
        <w:left w:val="none" w:sz="0" w:space="0" w:color="auto"/>
        <w:bottom w:val="none" w:sz="0" w:space="0" w:color="auto"/>
        <w:right w:val="none" w:sz="0" w:space="0" w:color="auto"/>
      </w:divBdr>
    </w:div>
    <w:div w:id="1543319955">
      <w:marLeft w:val="0"/>
      <w:marRight w:val="0"/>
      <w:marTop w:val="0"/>
      <w:marBottom w:val="0"/>
      <w:divBdr>
        <w:top w:val="none" w:sz="0" w:space="0" w:color="auto"/>
        <w:left w:val="none" w:sz="0" w:space="0" w:color="auto"/>
        <w:bottom w:val="none" w:sz="0" w:space="0" w:color="auto"/>
        <w:right w:val="none" w:sz="0" w:space="0" w:color="auto"/>
      </w:divBdr>
      <w:divsChild>
        <w:div w:id="1543320001">
          <w:marLeft w:val="-225"/>
          <w:marRight w:val="-225"/>
          <w:marTop w:val="0"/>
          <w:marBottom w:val="0"/>
          <w:divBdr>
            <w:top w:val="none" w:sz="0" w:space="0" w:color="auto"/>
            <w:left w:val="none" w:sz="0" w:space="0" w:color="auto"/>
            <w:bottom w:val="none" w:sz="0" w:space="0" w:color="auto"/>
            <w:right w:val="none" w:sz="0" w:space="0" w:color="auto"/>
          </w:divBdr>
          <w:divsChild>
            <w:div w:id="1543320027">
              <w:marLeft w:val="0"/>
              <w:marRight w:val="0"/>
              <w:marTop w:val="0"/>
              <w:marBottom w:val="0"/>
              <w:divBdr>
                <w:top w:val="none" w:sz="0" w:space="0" w:color="auto"/>
                <w:left w:val="none" w:sz="0" w:space="0" w:color="auto"/>
                <w:bottom w:val="none" w:sz="0" w:space="0" w:color="auto"/>
                <w:right w:val="none" w:sz="0" w:space="0" w:color="auto"/>
              </w:divBdr>
              <w:divsChild>
                <w:div w:id="1543319999">
                  <w:marLeft w:val="-225"/>
                  <w:marRight w:val="-225"/>
                  <w:marTop w:val="0"/>
                  <w:marBottom w:val="0"/>
                  <w:divBdr>
                    <w:top w:val="none" w:sz="0" w:space="0" w:color="auto"/>
                    <w:left w:val="none" w:sz="0" w:space="0" w:color="auto"/>
                    <w:bottom w:val="none" w:sz="0" w:space="0" w:color="auto"/>
                    <w:right w:val="none" w:sz="0" w:space="0" w:color="auto"/>
                  </w:divBdr>
                  <w:divsChild>
                    <w:div w:id="1543319992">
                      <w:marLeft w:val="9750"/>
                      <w:marRight w:val="0"/>
                      <w:marTop w:val="0"/>
                      <w:marBottom w:val="0"/>
                      <w:divBdr>
                        <w:top w:val="none" w:sz="0" w:space="0" w:color="auto"/>
                        <w:left w:val="none" w:sz="0" w:space="0" w:color="auto"/>
                        <w:bottom w:val="none" w:sz="0" w:space="0" w:color="auto"/>
                        <w:right w:val="none" w:sz="0" w:space="0" w:color="auto"/>
                      </w:divBdr>
                      <w:divsChild>
                        <w:div w:id="15433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7">
      <w:marLeft w:val="0"/>
      <w:marRight w:val="0"/>
      <w:marTop w:val="0"/>
      <w:marBottom w:val="0"/>
      <w:divBdr>
        <w:top w:val="none" w:sz="0" w:space="0" w:color="auto"/>
        <w:left w:val="none" w:sz="0" w:space="0" w:color="auto"/>
        <w:bottom w:val="none" w:sz="0" w:space="0" w:color="auto"/>
        <w:right w:val="none" w:sz="0" w:space="0" w:color="auto"/>
      </w:divBdr>
      <w:divsChild>
        <w:div w:id="1543320020">
          <w:marLeft w:val="-225"/>
          <w:marRight w:val="-225"/>
          <w:marTop w:val="0"/>
          <w:marBottom w:val="0"/>
          <w:divBdr>
            <w:top w:val="none" w:sz="0" w:space="0" w:color="auto"/>
            <w:left w:val="none" w:sz="0" w:space="0" w:color="auto"/>
            <w:bottom w:val="none" w:sz="0" w:space="0" w:color="auto"/>
            <w:right w:val="none" w:sz="0" w:space="0" w:color="auto"/>
          </w:divBdr>
          <w:divsChild>
            <w:div w:id="1543320000">
              <w:marLeft w:val="0"/>
              <w:marRight w:val="0"/>
              <w:marTop w:val="0"/>
              <w:marBottom w:val="0"/>
              <w:divBdr>
                <w:top w:val="none" w:sz="0" w:space="0" w:color="auto"/>
                <w:left w:val="none" w:sz="0" w:space="0" w:color="auto"/>
                <w:bottom w:val="none" w:sz="0" w:space="0" w:color="auto"/>
                <w:right w:val="none" w:sz="0" w:space="0" w:color="auto"/>
              </w:divBdr>
              <w:divsChild>
                <w:div w:id="1543319970">
                  <w:marLeft w:val="-225"/>
                  <w:marRight w:val="-225"/>
                  <w:marTop w:val="0"/>
                  <w:marBottom w:val="0"/>
                  <w:divBdr>
                    <w:top w:val="none" w:sz="0" w:space="0" w:color="auto"/>
                    <w:left w:val="none" w:sz="0" w:space="0" w:color="auto"/>
                    <w:bottom w:val="none" w:sz="0" w:space="0" w:color="auto"/>
                    <w:right w:val="none" w:sz="0" w:space="0" w:color="auto"/>
                  </w:divBdr>
                  <w:divsChild>
                    <w:div w:id="1543320009">
                      <w:marLeft w:val="9750"/>
                      <w:marRight w:val="0"/>
                      <w:marTop w:val="0"/>
                      <w:marBottom w:val="0"/>
                      <w:divBdr>
                        <w:top w:val="none" w:sz="0" w:space="0" w:color="auto"/>
                        <w:left w:val="none" w:sz="0" w:space="0" w:color="auto"/>
                        <w:bottom w:val="none" w:sz="0" w:space="0" w:color="auto"/>
                        <w:right w:val="none" w:sz="0" w:space="0" w:color="auto"/>
                      </w:divBdr>
                      <w:divsChild>
                        <w:div w:id="15433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8">
      <w:marLeft w:val="0"/>
      <w:marRight w:val="0"/>
      <w:marTop w:val="0"/>
      <w:marBottom w:val="0"/>
      <w:divBdr>
        <w:top w:val="none" w:sz="0" w:space="0" w:color="auto"/>
        <w:left w:val="none" w:sz="0" w:space="0" w:color="auto"/>
        <w:bottom w:val="none" w:sz="0" w:space="0" w:color="auto"/>
        <w:right w:val="none" w:sz="0" w:space="0" w:color="auto"/>
      </w:divBdr>
    </w:div>
    <w:div w:id="1543319962">
      <w:marLeft w:val="0"/>
      <w:marRight w:val="0"/>
      <w:marTop w:val="0"/>
      <w:marBottom w:val="0"/>
      <w:divBdr>
        <w:top w:val="none" w:sz="0" w:space="0" w:color="auto"/>
        <w:left w:val="none" w:sz="0" w:space="0" w:color="auto"/>
        <w:bottom w:val="none" w:sz="0" w:space="0" w:color="auto"/>
        <w:right w:val="none" w:sz="0" w:space="0" w:color="auto"/>
      </w:divBdr>
      <w:divsChild>
        <w:div w:id="1543319944">
          <w:marLeft w:val="0"/>
          <w:marRight w:val="0"/>
          <w:marTop w:val="0"/>
          <w:marBottom w:val="300"/>
          <w:divBdr>
            <w:top w:val="none" w:sz="0" w:space="0" w:color="auto"/>
            <w:left w:val="none" w:sz="0" w:space="0" w:color="auto"/>
            <w:bottom w:val="none" w:sz="0" w:space="0" w:color="auto"/>
            <w:right w:val="none" w:sz="0" w:space="0" w:color="auto"/>
          </w:divBdr>
          <w:divsChild>
            <w:div w:id="1543319975">
              <w:marLeft w:val="0"/>
              <w:marRight w:val="0"/>
              <w:marTop w:val="0"/>
              <w:marBottom w:val="0"/>
              <w:divBdr>
                <w:top w:val="none" w:sz="0" w:space="0" w:color="auto"/>
                <w:left w:val="none" w:sz="0" w:space="0" w:color="auto"/>
                <w:bottom w:val="none" w:sz="0" w:space="0" w:color="auto"/>
                <w:right w:val="none" w:sz="0" w:space="0" w:color="auto"/>
              </w:divBdr>
            </w:div>
          </w:divsChild>
        </w:div>
        <w:div w:id="1543319991">
          <w:marLeft w:val="0"/>
          <w:marRight w:val="0"/>
          <w:marTop w:val="0"/>
          <w:marBottom w:val="300"/>
          <w:divBdr>
            <w:top w:val="none" w:sz="0" w:space="0" w:color="auto"/>
            <w:left w:val="none" w:sz="0" w:space="0" w:color="auto"/>
            <w:bottom w:val="none" w:sz="0" w:space="0" w:color="auto"/>
            <w:right w:val="none" w:sz="0" w:space="0" w:color="auto"/>
          </w:divBdr>
          <w:divsChild>
            <w:div w:id="1543319964">
              <w:marLeft w:val="0"/>
              <w:marRight w:val="0"/>
              <w:marTop w:val="0"/>
              <w:marBottom w:val="0"/>
              <w:divBdr>
                <w:top w:val="none" w:sz="0" w:space="0" w:color="auto"/>
                <w:left w:val="none" w:sz="0" w:space="0" w:color="auto"/>
                <w:bottom w:val="none" w:sz="0" w:space="0" w:color="auto"/>
                <w:right w:val="none" w:sz="0" w:space="0" w:color="auto"/>
              </w:divBdr>
            </w:div>
          </w:divsChild>
        </w:div>
        <w:div w:id="1543319993">
          <w:marLeft w:val="0"/>
          <w:marRight w:val="0"/>
          <w:marTop w:val="0"/>
          <w:marBottom w:val="300"/>
          <w:divBdr>
            <w:top w:val="none" w:sz="0" w:space="0" w:color="auto"/>
            <w:left w:val="none" w:sz="0" w:space="0" w:color="auto"/>
            <w:bottom w:val="none" w:sz="0" w:space="0" w:color="auto"/>
            <w:right w:val="none" w:sz="0" w:space="0" w:color="auto"/>
          </w:divBdr>
          <w:divsChild>
            <w:div w:id="1543320004">
              <w:marLeft w:val="0"/>
              <w:marRight w:val="0"/>
              <w:marTop w:val="0"/>
              <w:marBottom w:val="0"/>
              <w:divBdr>
                <w:top w:val="none" w:sz="0" w:space="0" w:color="auto"/>
                <w:left w:val="none" w:sz="0" w:space="0" w:color="auto"/>
                <w:bottom w:val="none" w:sz="0" w:space="0" w:color="auto"/>
                <w:right w:val="none" w:sz="0" w:space="0" w:color="auto"/>
              </w:divBdr>
            </w:div>
          </w:divsChild>
        </w:div>
        <w:div w:id="1543320021">
          <w:marLeft w:val="0"/>
          <w:marRight w:val="0"/>
          <w:marTop w:val="0"/>
          <w:marBottom w:val="300"/>
          <w:divBdr>
            <w:top w:val="none" w:sz="0" w:space="0" w:color="auto"/>
            <w:left w:val="none" w:sz="0" w:space="0" w:color="auto"/>
            <w:bottom w:val="none" w:sz="0" w:space="0" w:color="auto"/>
            <w:right w:val="none" w:sz="0" w:space="0" w:color="auto"/>
          </w:divBdr>
          <w:divsChild>
            <w:div w:id="1543320008">
              <w:marLeft w:val="0"/>
              <w:marRight w:val="0"/>
              <w:marTop w:val="0"/>
              <w:marBottom w:val="0"/>
              <w:divBdr>
                <w:top w:val="none" w:sz="0" w:space="0" w:color="auto"/>
                <w:left w:val="none" w:sz="0" w:space="0" w:color="auto"/>
                <w:bottom w:val="none" w:sz="0" w:space="0" w:color="auto"/>
                <w:right w:val="none" w:sz="0" w:space="0" w:color="auto"/>
              </w:divBdr>
            </w:div>
          </w:divsChild>
        </w:div>
        <w:div w:id="1543320048">
          <w:marLeft w:val="0"/>
          <w:marRight w:val="0"/>
          <w:marTop w:val="0"/>
          <w:marBottom w:val="300"/>
          <w:divBdr>
            <w:top w:val="none" w:sz="0" w:space="0" w:color="auto"/>
            <w:left w:val="none" w:sz="0" w:space="0" w:color="auto"/>
            <w:bottom w:val="none" w:sz="0" w:space="0" w:color="auto"/>
            <w:right w:val="none" w:sz="0" w:space="0" w:color="auto"/>
          </w:divBdr>
          <w:divsChild>
            <w:div w:id="1543319976">
              <w:marLeft w:val="0"/>
              <w:marRight w:val="0"/>
              <w:marTop w:val="0"/>
              <w:marBottom w:val="0"/>
              <w:divBdr>
                <w:top w:val="none" w:sz="0" w:space="0" w:color="auto"/>
                <w:left w:val="none" w:sz="0" w:space="0" w:color="auto"/>
                <w:bottom w:val="none" w:sz="0" w:space="0" w:color="auto"/>
                <w:right w:val="none" w:sz="0" w:space="0" w:color="auto"/>
              </w:divBdr>
            </w:div>
          </w:divsChild>
        </w:div>
        <w:div w:id="1543320068">
          <w:marLeft w:val="0"/>
          <w:marRight w:val="0"/>
          <w:marTop w:val="0"/>
          <w:marBottom w:val="300"/>
          <w:divBdr>
            <w:top w:val="none" w:sz="0" w:space="0" w:color="auto"/>
            <w:left w:val="none" w:sz="0" w:space="0" w:color="auto"/>
            <w:bottom w:val="none" w:sz="0" w:space="0" w:color="auto"/>
            <w:right w:val="none" w:sz="0" w:space="0" w:color="auto"/>
          </w:divBdr>
          <w:divsChild>
            <w:div w:id="15433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19963">
      <w:marLeft w:val="0"/>
      <w:marRight w:val="0"/>
      <w:marTop w:val="0"/>
      <w:marBottom w:val="0"/>
      <w:divBdr>
        <w:top w:val="none" w:sz="0" w:space="0" w:color="auto"/>
        <w:left w:val="none" w:sz="0" w:space="0" w:color="auto"/>
        <w:bottom w:val="none" w:sz="0" w:space="0" w:color="auto"/>
        <w:right w:val="none" w:sz="0" w:space="0" w:color="auto"/>
      </w:divBdr>
    </w:div>
    <w:div w:id="1543319966">
      <w:marLeft w:val="0"/>
      <w:marRight w:val="0"/>
      <w:marTop w:val="0"/>
      <w:marBottom w:val="0"/>
      <w:divBdr>
        <w:top w:val="none" w:sz="0" w:space="0" w:color="auto"/>
        <w:left w:val="none" w:sz="0" w:space="0" w:color="auto"/>
        <w:bottom w:val="none" w:sz="0" w:space="0" w:color="auto"/>
        <w:right w:val="none" w:sz="0" w:space="0" w:color="auto"/>
      </w:divBdr>
      <w:divsChild>
        <w:div w:id="1543319968">
          <w:marLeft w:val="0"/>
          <w:marRight w:val="0"/>
          <w:marTop w:val="0"/>
          <w:marBottom w:val="0"/>
          <w:divBdr>
            <w:top w:val="none" w:sz="0" w:space="0" w:color="auto"/>
            <w:left w:val="none" w:sz="0" w:space="0" w:color="auto"/>
            <w:bottom w:val="none" w:sz="0" w:space="0" w:color="auto"/>
            <w:right w:val="none" w:sz="0" w:space="0" w:color="auto"/>
          </w:divBdr>
        </w:div>
        <w:div w:id="1543319983">
          <w:marLeft w:val="0"/>
          <w:marRight w:val="0"/>
          <w:marTop w:val="0"/>
          <w:marBottom w:val="0"/>
          <w:divBdr>
            <w:top w:val="none" w:sz="0" w:space="0" w:color="auto"/>
            <w:left w:val="none" w:sz="0" w:space="0" w:color="auto"/>
            <w:bottom w:val="none" w:sz="0" w:space="0" w:color="auto"/>
            <w:right w:val="none" w:sz="0" w:space="0" w:color="auto"/>
          </w:divBdr>
          <w:divsChild>
            <w:div w:id="154331993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4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1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19977">
      <w:marLeft w:val="0"/>
      <w:marRight w:val="0"/>
      <w:marTop w:val="0"/>
      <w:marBottom w:val="0"/>
      <w:divBdr>
        <w:top w:val="none" w:sz="0" w:space="0" w:color="auto"/>
        <w:left w:val="none" w:sz="0" w:space="0" w:color="auto"/>
        <w:bottom w:val="none" w:sz="0" w:space="0" w:color="auto"/>
        <w:right w:val="none" w:sz="0" w:space="0" w:color="auto"/>
      </w:divBdr>
      <w:divsChild>
        <w:div w:id="1543319946">
          <w:marLeft w:val="0"/>
          <w:marRight w:val="0"/>
          <w:marTop w:val="0"/>
          <w:marBottom w:val="0"/>
          <w:divBdr>
            <w:top w:val="none" w:sz="0" w:space="0" w:color="auto"/>
            <w:left w:val="none" w:sz="0" w:space="0" w:color="auto"/>
            <w:bottom w:val="none" w:sz="0" w:space="0" w:color="auto"/>
            <w:right w:val="none" w:sz="0" w:space="0" w:color="auto"/>
          </w:divBdr>
          <w:divsChild>
            <w:div w:id="154331999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19987">
          <w:marLeft w:val="0"/>
          <w:marRight w:val="0"/>
          <w:marTop w:val="0"/>
          <w:marBottom w:val="0"/>
          <w:divBdr>
            <w:top w:val="none" w:sz="0" w:space="0" w:color="auto"/>
            <w:left w:val="none" w:sz="0" w:space="0" w:color="auto"/>
            <w:bottom w:val="none" w:sz="0" w:space="0" w:color="auto"/>
            <w:right w:val="none" w:sz="0" w:space="0" w:color="auto"/>
          </w:divBdr>
        </w:div>
      </w:divsChild>
    </w:div>
    <w:div w:id="1543319978">
      <w:marLeft w:val="0"/>
      <w:marRight w:val="0"/>
      <w:marTop w:val="0"/>
      <w:marBottom w:val="0"/>
      <w:divBdr>
        <w:top w:val="none" w:sz="0" w:space="0" w:color="auto"/>
        <w:left w:val="none" w:sz="0" w:space="0" w:color="auto"/>
        <w:bottom w:val="none" w:sz="0" w:space="0" w:color="auto"/>
        <w:right w:val="none" w:sz="0" w:space="0" w:color="auto"/>
      </w:divBdr>
      <w:divsChild>
        <w:div w:id="1543319933">
          <w:marLeft w:val="0"/>
          <w:marRight w:val="0"/>
          <w:marTop w:val="0"/>
          <w:marBottom w:val="75"/>
          <w:divBdr>
            <w:top w:val="none" w:sz="0" w:space="0" w:color="auto"/>
            <w:left w:val="none" w:sz="0" w:space="0" w:color="auto"/>
            <w:bottom w:val="none" w:sz="0" w:space="0" w:color="auto"/>
            <w:right w:val="none" w:sz="0" w:space="0" w:color="auto"/>
          </w:divBdr>
        </w:div>
        <w:div w:id="1543319990">
          <w:marLeft w:val="0"/>
          <w:marRight w:val="0"/>
          <w:marTop w:val="0"/>
          <w:marBottom w:val="75"/>
          <w:divBdr>
            <w:top w:val="none" w:sz="0" w:space="0" w:color="auto"/>
            <w:left w:val="none" w:sz="0" w:space="0" w:color="auto"/>
            <w:bottom w:val="none" w:sz="0" w:space="0" w:color="auto"/>
            <w:right w:val="none" w:sz="0" w:space="0" w:color="auto"/>
          </w:divBdr>
        </w:div>
      </w:divsChild>
    </w:div>
    <w:div w:id="1543319982">
      <w:marLeft w:val="0"/>
      <w:marRight w:val="0"/>
      <w:marTop w:val="0"/>
      <w:marBottom w:val="0"/>
      <w:divBdr>
        <w:top w:val="none" w:sz="0" w:space="0" w:color="auto"/>
        <w:left w:val="none" w:sz="0" w:space="0" w:color="auto"/>
        <w:bottom w:val="none" w:sz="0" w:space="0" w:color="auto"/>
        <w:right w:val="none" w:sz="0" w:space="0" w:color="auto"/>
      </w:divBdr>
    </w:div>
    <w:div w:id="1543319984">
      <w:marLeft w:val="0"/>
      <w:marRight w:val="0"/>
      <w:marTop w:val="0"/>
      <w:marBottom w:val="0"/>
      <w:divBdr>
        <w:top w:val="none" w:sz="0" w:space="0" w:color="auto"/>
        <w:left w:val="none" w:sz="0" w:space="0" w:color="auto"/>
        <w:bottom w:val="none" w:sz="0" w:space="0" w:color="auto"/>
        <w:right w:val="none" w:sz="0" w:space="0" w:color="auto"/>
      </w:divBdr>
      <w:divsChild>
        <w:div w:id="1543319971">
          <w:marLeft w:val="0"/>
          <w:marRight w:val="0"/>
          <w:marTop w:val="0"/>
          <w:marBottom w:val="0"/>
          <w:divBdr>
            <w:top w:val="none" w:sz="0" w:space="0" w:color="auto"/>
            <w:left w:val="none" w:sz="0" w:space="0" w:color="auto"/>
            <w:bottom w:val="none" w:sz="0" w:space="0" w:color="auto"/>
            <w:right w:val="none" w:sz="0" w:space="0" w:color="auto"/>
          </w:divBdr>
          <w:divsChild>
            <w:div w:id="1543319943">
              <w:marLeft w:val="0"/>
              <w:marRight w:val="0"/>
              <w:marTop w:val="0"/>
              <w:marBottom w:val="0"/>
              <w:divBdr>
                <w:top w:val="none" w:sz="0" w:space="0" w:color="auto"/>
                <w:left w:val="none" w:sz="0" w:space="0" w:color="auto"/>
                <w:bottom w:val="none" w:sz="0" w:space="0" w:color="auto"/>
                <w:right w:val="none" w:sz="0" w:space="0" w:color="auto"/>
              </w:divBdr>
            </w:div>
          </w:divsChild>
        </w:div>
        <w:div w:id="1543319995">
          <w:marLeft w:val="0"/>
          <w:marRight w:val="0"/>
          <w:marTop w:val="0"/>
          <w:marBottom w:val="0"/>
          <w:divBdr>
            <w:top w:val="none" w:sz="0" w:space="0" w:color="auto"/>
            <w:left w:val="none" w:sz="0" w:space="0" w:color="auto"/>
            <w:bottom w:val="none" w:sz="0" w:space="0" w:color="auto"/>
            <w:right w:val="none" w:sz="0" w:space="0" w:color="auto"/>
          </w:divBdr>
          <w:divsChild>
            <w:div w:id="1543319960">
              <w:marLeft w:val="0"/>
              <w:marRight w:val="0"/>
              <w:marTop w:val="0"/>
              <w:marBottom w:val="0"/>
              <w:divBdr>
                <w:top w:val="none" w:sz="0" w:space="7" w:color="auto"/>
                <w:left w:val="none" w:sz="0" w:space="0" w:color="auto"/>
                <w:bottom w:val="single" w:sz="6" w:space="31" w:color="auto"/>
                <w:right w:val="single" w:sz="6" w:space="0" w:color="auto"/>
              </w:divBdr>
              <w:divsChild>
                <w:div w:id="1543320056">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543320036">
          <w:marLeft w:val="0"/>
          <w:marRight w:val="0"/>
          <w:marTop w:val="0"/>
          <w:marBottom w:val="0"/>
          <w:divBdr>
            <w:top w:val="none" w:sz="0" w:space="0" w:color="auto"/>
            <w:left w:val="none" w:sz="0" w:space="0" w:color="auto"/>
            <w:bottom w:val="none" w:sz="0" w:space="0" w:color="auto"/>
            <w:right w:val="none" w:sz="0" w:space="0" w:color="auto"/>
          </w:divBdr>
        </w:div>
        <w:div w:id="1543320052">
          <w:marLeft w:val="0"/>
          <w:marRight w:val="0"/>
          <w:marTop w:val="0"/>
          <w:marBottom w:val="0"/>
          <w:divBdr>
            <w:top w:val="none" w:sz="0" w:space="0" w:color="auto"/>
            <w:left w:val="none" w:sz="0" w:space="0" w:color="auto"/>
            <w:bottom w:val="none" w:sz="0" w:space="0" w:color="auto"/>
            <w:right w:val="none" w:sz="0" w:space="0" w:color="auto"/>
          </w:divBdr>
          <w:divsChild>
            <w:div w:id="1543319935">
              <w:marLeft w:val="0"/>
              <w:marRight w:val="0"/>
              <w:marTop w:val="272"/>
              <w:marBottom w:val="0"/>
              <w:divBdr>
                <w:top w:val="none" w:sz="0" w:space="0" w:color="auto"/>
                <w:left w:val="none" w:sz="0" w:space="0" w:color="auto"/>
                <w:bottom w:val="none" w:sz="0" w:space="0" w:color="auto"/>
                <w:right w:val="none" w:sz="0" w:space="0" w:color="auto"/>
              </w:divBdr>
              <w:divsChild>
                <w:div w:id="1543319954">
                  <w:marLeft w:val="0"/>
                  <w:marRight w:val="0"/>
                  <w:marTop w:val="0"/>
                  <w:marBottom w:val="0"/>
                  <w:divBdr>
                    <w:top w:val="none" w:sz="0" w:space="0" w:color="auto"/>
                    <w:left w:val="none" w:sz="0" w:space="0" w:color="auto"/>
                    <w:bottom w:val="none" w:sz="0" w:space="0" w:color="auto"/>
                    <w:right w:val="none" w:sz="0" w:space="0" w:color="auto"/>
                  </w:divBdr>
                  <w:divsChild>
                    <w:div w:id="1543319961">
                      <w:marLeft w:val="0"/>
                      <w:marRight w:val="136"/>
                      <w:marTop w:val="0"/>
                      <w:marBottom w:val="0"/>
                      <w:divBdr>
                        <w:top w:val="none" w:sz="0" w:space="0" w:color="auto"/>
                        <w:left w:val="none" w:sz="0" w:space="0" w:color="auto"/>
                        <w:bottom w:val="none" w:sz="0" w:space="0" w:color="auto"/>
                        <w:right w:val="none" w:sz="0" w:space="0" w:color="auto"/>
                      </w:divBdr>
                    </w:div>
                    <w:div w:id="1543319969">
                      <w:marLeft w:val="0"/>
                      <w:marRight w:val="0"/>
                      <w:marTop w:val="136"/>
                      <w:marBottom w:val="136"/>
                      <w:divBdr>
                        <w:top w:val="none" w:sz="0" w:space="0" w:color="auto"/>
                        <w:left w:val="none" w:sz="0" w:space="0" w:color="auto"/>
                        <w:bottom w:val="none" w:sz="0" w:space="0" w:color="auto"/>
                        <w:right w:val="none" w:sz="0" w:space="0" w:color="auto"/>
                      </w:divBdr>
                      <w:divsChild>
                        <w:div w:id="1543320058">
                          <w:marLeft w:val="0"/>
                          <w:marRight w:val="0"/>
                          <w:marTop w:val="68"/>
                          <w:marBottom w:val="0"/>
                          <w:divBdr>
                            <w:top w:val="single" w:sz="6" w:space="3" w:color="auto"/>
                            <w:left w:val="none" w:sz="0" w:space="0" w:color="auto"/>
                            <w:bottom w:val="none" w:sz="0" w:space="0" w:color="auto"/>
                            <w:right w:val="none" w:sz="0" w:space="0" w:color="auto"/>
                          </w:divBdr>
                        </w:div>
                      </w:divsChild>
                    </w:div>
                    <w:div w:id="1543319997">
                      <w:marLeft w:val="0"/>
                      <w:marRight w:val="0"/>
                      <w:marTop w:val="136"/>
                      <w:marBottom w:val="204"/>
                      <w:divBdr>
                        <w:top w:val="none" w:sz="0" w:space="0" w:color="auto"/>
                        <w:left w:val="none" w:sz="0" w:space="0" w:color="auto"/>
                        <w:bottom w:val="none" w:sz="0" w:space="0" w:color="auto"/>
                        <w:right w:val="none" w:sz="0" w:space="0" w:color="auto"/>
                      </w:divBdr>
                    </w:div>
                    <w:div w:id="1543320063">
                      <w:marLeft w:val="0"/>
                      <w:marRight w:val="0"/>
                      <w:marTop w:val="0"/>
                      <w:marBottom w:val="0"/>
                      <w:divBdr>
                        <w:top w:val="none" w:sz="0" w:space="0" w:color="auto"/>
                        <w:left w:val="none" w:sz="0" w:space="0" w:color="auto"/>
                        <w:bottom w:val="none" w:sz="0" w:space="0" w:color="auto"/>
                        <w:right w:val="none" w:sz="0" w:space="0" w:color="auto"/>
                      </w:divBdr>
                    </w:div>
                  </w:divsChild>
                </w:div>
                <w:div w:id="1543319959">
                  <w:marLeft w:val="0"/>
                  <w:marRight w:val="136"/>
                  <w:marTop w:val="0"/>
                  <w:marBottom w:val="95"/>
                  <w:divBdr>
                    <w:top w:val="none" w:sz="0" w:space="0" w:color="auto"/>
                    <w:left w:val="none" w:sz="0" w:space="0" w:color="auto"/>
                    <w:bottom w:val="none" w:sz="0" w:space="0" w:color="auto"/>
                    <w:right w:val="none" w:sz="0" w:space="0" w:color="auto"/>
                  </w:divBdr>
                  <w:divsChild>
                    <w:div w:id="1543320006">
                      <w:marLeft w:val="0"/>
                      <w:marRight w:val="0"/>
                      <w:marTop w:val="0"/>
                      <w:marBottom w:val="0"/>
                      <w:divBdr>
                        <w:top w:val="none" w:sz="0" w:space="0" w:color="auto"/>
                        <w:left w:val="none" w:sz="0" w:space="0" w:color="auto"/>
                        <w:bottom w:val="none" w:sz="0" w:space="0" w:color="auto"/>
                        <w:right w:val="none" w:sz="0" w:space="0" w:color="auto"/>
                      </w:divBdr>
                    </w:div>
                  </w:divsChild>
                </w:div>
                <w:div w:id="154332001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543320059">
          <w:marLeft w:val="0"/>
          <w:marRight w:val="0"/>
          <w:marTop w:val="0"/>
          <w:marBottom w:val="0"/>
          <w:divBdr>
            <w:top w:val="none" w:sz="0" w:space="0" w:color="auto"/>
            <w:left w:val="none" w:sz="0" w:space="0" w:color="auto"/>
            <w:bottom w:val="none" w:sz="0" w:space="0" w:color="auto"/>
            <w:right w:val="single" w:sz="6" w:space="0" w:color="AAAAAA"/>
          </w:divBdr>
          <w:divsChild>
            <w:div w:id="154332004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543319985">
      <w:marLeft w:val="0"/>
      <w:marRight w:val="0"/>
      <w:marTop w:val="0"/>
      <w:marBottom w:val="0"/>
      <w:divBdr>
        <w:top w:val="none" w:sz="0" w:space="0" w:color="auto"/>
        <w:left w:val="none" w:sz="0" w:space="0" w:color="auto"/>
        <w:bottom w:val="none" w:sz="0" w:space="0" w:color="auto"/>
        <w:right w:val="none" w:sz="0" w:space="0" w:color="auto"/>
      </w:divBdr>
    </w:div>
    <w:div w:id="1543319986">
      <w:marLeft w:val="0"/>
      <w:marRight w:val="0"/>
      <w:marTop w:val="0"/>
      <w:marBottom w:val="0"/>
      <w:divBdr>
        <w:top w:val="none" w:sz="0" w:space="0" w:color="auto"/>
        <w:left w:val="none" w:sz="0" w:space="0" w:color="auto"/>
        <w:bottom w:val="none" w:sz="0" w:space="0" w:color="auto"/>
        <w:right w:val="none" w:sz="0" w:space="0" w:color="auto"/>
      </w:divBdr>
    </w:div>
    <w:div w:id="1543319989">
      <w:marLeft w:val="0"/>
      <w:marRight w:val="0"/>
      <w:marTop w:val="0"/>
      <w:marBottom w:val="0"/>
      <w:divBdr>
        <w:top w:val="none" w:sz="0" w:space="0" w:color="auto"/>
        <w:left w:val="none" w:sz="0" w:space="0" w:color="auto"/>
        <w:bottom w:val="none" w:sz="0" w:space="0" w:color="auto"/>
        <w:right w:val="none" w:sz="0" w:space="0" w:color="auto"/>
      </w:divBdr>
    </w:div>
    <w:div w:id="1543319994">
      <w:marLeft w:val="0"/>
      <w:marRight w:val="0"/>
      <w:marTop w:val="0"/>
      <w:marBottom w:val="0"/>
      <w:divBdr>
        <w:top w:val="none" w:sz="0" w:space="0" w:color="auto"/>
        <w:left w:val="none" w:sz="0" w:space="0" w:color="auto"/>
        <w:bottom w:val="none" w:sz="0" w:space="0" w:color="auto"/>
        <w:right w:val="none" w:sz="0" w:space="0" w:color="auto"/>
      </w:divBdr>
      <w:divsChild>
        <w:div w:id="1543319949">
          <w:marLeft w:val="0"/>
          <w:marRight w:val="0"/>
          <w:marTop w:val="0"/>
          <w:marBottom w:val="0"/>
          <w:divBdr>
            <w:top w:val="none" w:sz="0" w:space="0" w:color="auto"/>
            <w:left w:val="none" w:sz="0" w:space="0" w:color="auto"/>
            <w:bottom w:val="none" w:sz="0" w:space="0" w:color="auto"/>
            <w:right w:val="none" w:sz="0" w:space="0" w:color="auto"/>
          </w:divBdr>
          <w:divsChild>
            <w:div w:id="154331994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7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62">
          <w:marLeft w:val="0"/>
          <w:marRight w:val="0"/>
          <w:marTop w:val="0"/>
          <w:marBottom w:val="0"/>
          <w:divBdr>
            <w:top w:val="none" w:sz="0" w:space="0" w:color="auto"/>
            <w:left w:val="none" w:sz="0" w:space="0" w:color="auto"/>
            <w:bottom w:val="none" w:sz="0" w:space="0" w:color="auto"/>
            <w:right w:val="none" w:sz="0" w:space="0" w:color="auto"/>
          </w:divBdr>
        </w:div>
      </w:divsChild>
    </w:div>
    <w:div w:id="1543319998">
      <w:marLeft w:val="0"/>
      <w:marRight w:val="0"/>
      <w:marTop w:val="0"/>
      <w:marBottom w:val="0"/>
      <w:divBdr>
        <w:top w:val="none" w:sz="0" w:space="0" w:color="auto"/>
        <w:left w:val="none" w:sz="0" w:space="0" w:color="auto"/>
        <w:bottom w:val="none" w:sz="0" w:space="0" w:color="auto"/>
        <w:right w:val="none" w:sz="0" w:space="0" w:color="auto"/>
      </w:divBdr>
    </w:div>
    <w:div w:id="1543320010">
      <w:marLeft w:val="0"/>
      <w:marRight w:val="0"/>
      <w:marTop w:val="0"/>
      <w:marBottom w:val="0"/>
      <w:divBdr>
        <w:top w:val="none" w:sz="0" w:space="0" w:color="auto"/>
        <w:left w:val="none" w:sz="0" w:space="0" w:color="auto"/>
        <w:bottom w:val="none" w:sz="0" w:space="0" w:color="auto"/>
        <w:right w:val="none" w:sz="0" w:space="0" w:color="auto"/>
      </w:divBdr>
      <w:divsChild>
        <w:div w:id="1543320002">
          <w:marLeft w:val="0"/>
          <w:marRight w:val="0"/>
          <w:marTop w:val="0"/>
          <w:marBottom w:val="0"/>
          <w:divBdr>
            <w:top w:val="none" w:sz="0" w:space="0" w:color="auto"/>
            <w:left w:val="none" w:sz="0" w:space="0" w:color="auto"/>
            <w:bottom w:val="none" w:sz="0" w:space="0" w:color="auto"/>
            <w:right w:val="none" w:sz="0" w:space="0" w:color="auto"/>
          </w:divBdr>
          <w:divsChild>
            <w:div w:id="1543319973">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8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2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15">
          <w:marLeft w:val="0"/>
          <w:marRight w:val="0"/>
          <w:marTop w:val="0"/>
          <w:marBottom w:val="0"/>
          <w:divBdr>
            <w:top w:val="none" w:sz="0" w:space="0" w:color="auto"/>
            <w:left w:val="none" w:sz="0" w:space="0" w:color="auto"/>
            <w:bottom w:val="none" w:sz="0" w:space="0" w:color="auto"/>
            <w:right w:val="none" w:sz="0" w:space="0" w:color="auto"/>
          </w:divBdr>
        </w:div>
      </w:divsChild>
    </w:div>
    <w:div w:id="1543320013">
      <w:marLeft w:val="0"/>
      <w:marRight w:val="0"/>
      <w:marTop w:val="0"/>
      <w:marBottom w:val="0"/>
      <w:divBdr>
        <w:top w:val="none" w:sz="0" w:space="0" w:color="auto"/>
        <w:left w:val="none" w:sz="0" w:space="0" w:color="auto"/>
        <w:bottom w:val="none" w:sz="0" w:space="0" w:color="auto"/>
        <w:right w:val="none" w:sz="0" w:space="0" w:color="auto"/>
      </w:divBdr>
    </w:div>
    <w:div w:id="1543320017">
      <w:marLeft w:val="0"/>
      <w:marRight w:val="0"/>
      <w:marTop w:val="0"/>
      <w:marBottom w:val="0"/>
      <w:divBdr>
        <w:top w:val="none" w:sz="0" w:space="0" w:color="auto"/>
        <w:left w:val="none" w:sz="0" w:space="0" w:color="auto"/>
        <w:bottom w:val="none" w:sz="0" w:space="0" w:color="auto"/>
        <w:right w:val="none" w:sz="0" w:space="0" w:color="auto"/>
      </w:divBdr>
    </w:div>
    <w:div w:id="1543320022">
      <w:marLeft w:val="0"/>
      <w:marRight w:val="0"/>
      <w:marTop w:val="0"/>
      <w:marBottom w:val="0"/>
      <w:divBdr>
        <w:top w:val="none" w:sz="0" w:space="0" w:color="auto"/>
        <w:left w:val="none" w:sz="0" w:space="0" w:color="auto"/>
        <w:bottom w:val="none" w:sz="0" w:space="0" w:color="auto"/>
        <w:right w:val="none" w:sz="0" w:space="0" w:color="auto"/>
      </w:divBdr>
      <w:divsChild>
        <w:div w:id="1543319988">
          <w:marLeft w:val="0"/>
          <w:marRight w:val="0"/>
          <w:marTop w:val="0"/>
          <w:marBottom w:val="0"/>
          <w:divBdr>
            <w:top w:val="none" w:sz="0" w:space="0" w:color="auto"/>
            <w:left w:val="none" w:sz="0" w:space="0" w:color="auto"/>
            <w:bottom w:val="none" w:sz="0" w:space="0" w:color="auto"/>
            <w:right w:val="none" w:sz="0" w:space="0" w:color="auto"/>
          </w:divBdr>
          <w:divsChild>
            <w:div w:id="1543319953">
              <w:marLeft w:val="0"/>
              <w:marRight w:val="0"/>
              <w:marTop w:val="30"/>
              <w:marBottom w:val="0"/>
              <w:divBdr>
                <w:top w:val="single" w:sz="6" w:space="15" w:color="CCCCCC"/>
                <w:left w:val="single" w:sz="6" w:space="31" w:color="CCCCCC"/>
                <w:bottom w:val="single" w:sz="6" w:space="15" w:color="CCCCCC"/>
                <w:right w:val="single" w:sz="6" w:space="15" w:color="CCCCCC"/>
              </w:divBdr>
            </w:div>
            <w:div w:id="1543320018">
              <w:marLeft w:val="0"/>
              <w:marRight w:val="0"/>
              <w:marTop w:val="30"/>
              <w:marBottom w:val="0"/>
              <w:divBdr>
                <w:top w:val="single" w:sz="6" w:space="15" w:color="CCCCCC"/>
                <w:left w:val="single" w:sz="6" w:space="31" w:color="CCCCCC"/>
                <w:bottom w:val="single" w:sz="6" w:space="15" w:color="CCCCCC"/>
                <w:right w:val="single" w:sz="6" w:space="15" w:color="CCCCCC"/>
              </w:divBdr>
            </w:div>
            <w:div w:id="154332006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543320038">
          <w:marLeft w:val="0"/>
          <w:marRight w:val="0"/>
          <w:marTop w:val="0"/>
          <w:marBottom w:val="270"/>
          <w:divBdr>
            <w:top w:val="none" w:sz="0" w:space="0" w:color="auto"/>
            <w:left w:val="none" w:sz="0" w:space="0" w:color="auto"/>
            <w:bottom w:val="none" w:sz="0" w:space="0" w:color="auto"/>
            <w:right w:val="none" w:sz="0" w:space="0" w:color="auto"/>
          </w:divBdr>
        </w:div>
      </w:divsChild>
    </w:div>
    <w:div w:id="1543320023">
      <w:marLeft w:val="0"/>
      <w:marRight w:val="0"/>
      <w:marTop w:val="0"/>
      <w:marBottom w:val="0"/>
      <w:divBdr>
        <w:top w:val="none" w:sz="0" w:space="0" w:color="auto"/>
        <w:left w:val="none" w:sz="0" w:space="0" w:color="auto"/>
        <w:bottom w:val="none" w:sz="0" w:space="0" w:color="auto"/>
        <w:right w:val="none" w:sz="0" w:space="0" w:color="auto"/>
      </w:divBdr>
    </w:div>
    <w:div w:id="1543320025">
      <w:marLeft w:val="0"/>
      <w:marRight w:val="0"/>
      <w:marTop w:val="0"/>
      <w:marBottom w:val="0"/>
      <w:divBdr>
        <w:top w:val="none" w:sz="0" w:space="0" w:color="auto"/>
        <w:left w:val="none" w:sz="0" w:space="0" w:color="auto"/>
        <w:bottom w:val="none" w:sz="0" w:space="0" w:color="auto"/>
        <w:right w:val="none" w:sz="0" w:space="0" w:color="auto"/>
      </w:divBdr>
    </w:div>
    <w:div w:id="1543320026">
      <w:marLeft w:val="0"/>
      <w:marRight w:val="0"/>
      <w:marTop w:val="0"/>
      <w:marBottom w:val="0"/>
      <w:divBdr>
        <w:top w:val="none" w:sz="0" w:space="0" w:color="auto"/>
        <w:left w:val="none" w:sz="0" w:space="0" w:color="auto"/>
        <w:bottom w:val="none" w:sz="0" w:space="0" w:color="auto"/>
        <w:right w:val="none" w:sz="0" w:space="0" w:color="auto"/>
      </w:divBdr>
    </w:div>
    <w:div w:id="1543320029">
      <w:marLeft w:val="0"/>
      <w:marRight w:val="0"/>
      <w:marTop w:val="0"/>
      <w:marBottom w:val="0"/>
      <w:divBdr>
        <w:top w:val="none" w:sz="0" w:space="0" w:color="auto"/>
        <w:left w:val="none" w:sz="0" w:space="0" w:color="auto"/>
        <w:bottom w:val="none" w:sz="0" w:space="0" w:color="auto"/>
        <w:right w:val="none" w:sz="0" w:space="0" w:color="auto"/>
      </w:divBdr>
    </w:div>
    <w:div w:id="1543320031">
      <w:marLeft w:val="0"/>
      <w:marRight w:val="0"/>
      <w:marTop w:val="0"/>
      <w:marBottom w:val="0"/>
      <w:divBdr>
        <w:top w:val="none" w:sz="0" w:space="0" w:color="auto"/>
        <w:left w:val="none" w:sz="0" w:space="0" w:color="auto"/>
        <w:bottom w:val="none" w:sz="0" w:space="0" w:color="auto"/>
        <w:right w:val="none" w:sz="0" w:space="0" w:color="auto"/>
      </w:divBdr>
    </w:div>
    <w:div w:id="1543320032">
      <w:marLeft w:val="0"/>
      <w:marRight w:val="0"/>
      <w:marTop w:val="0"/>
      <w:marBottom w:val="0"/>
      <w:divBdr>
        <w:top w:val="none" w:sz="0" w:space="0" w:color="auto"/>
        <w:left w:val="none" w:sz="0" w:space="0" w:color="auto"/>
        <w:bottom w:val="none" w:sz="0" w:space="0" w:color="auto"/>
        <w:right w:val="none" w:sz="0" w:space="0" w:color="auto"/>
      </w:divBdr>
    </w:div>
    <w:div w:id="1543320033">
      <w:marLeft w:val="0"/>
      <w:marRight w:val="0"/>
      <w:marTop w:val="0"/>
      <w:marBottom w:val="0"/>
      <w:divBdr>
        <w:top w:val="none" w:sz="0" w:space="0" w:color="auto"/>
        <w:left w:val="none" w:sz="0" w:space="0" w:color="auto"/>
        <w:bottom w:val="none" w:sz="0" w:space="0" w:color="auto"/>
        <w:right w:val="none" w:sz="0" w:space="0" w:color="auto"/>
      </w:divBdr>
    </w:div>
    <w:div w:id="1543320034">
      <w:marLeft w:val="0"/>
      <w:marRight w:val="0"/>
      <w:marTop w:val="0"/>
      <w:marBottom w:val="0"/>
      <w:divBdr>
        <w:top w:val="none" w:sz="0" w:space="0" w:color="auto"/>
        <w:left w:val="none" w:sz="0" w:space="0" w:color="auto"/>
        <w:bottom w:val="none" w:sz="0" w:space="0" w:color="auto"/>
        <w:right w:val="none" w:sz="0" w:space="0" w:color="auto"/>
      </w:divBdr>
    </w:div>
    <w:div w:id="1543320041">
      <w:marLeft w:val="0"/>
      <w:marRight w:val="0"/>
      <w:marTop w:val="0"/>
      <w:marBottom w:val="0"/>
      <w:divBdr>
        <w:top w:val="none" w:sz="0" w:space="0" w:color="auto"/>
        <w:left w:val="none" w:sz="0" w:space="0" w:color="auto"/>
        <w:bottom w:val="none" w:sz="0" w:space="0" w:color="auto"/>
        <w:right w:val="none" w:sz="0" w:space="0" w:color="auto"/>
      </w:divBdr>
    </w:div>
    <w:div w:id="1543320042">
      <w:marLeft w:val="0"/>
      <w:marRight w:val="0"/>
      <w:marTop w:val="0"/>
      <w:marBottom w:val="0"/>
      <w:divBdr>
        <w:top w:val="none" w:sz="0" w:space="0" w:color="auto"/>
        <w:left w:val="none" w:sz="0" w:space="0" w:color="auto"/>
        <w:bottom w:val="none" w:sz="0" w:space="0" w:color="auto"/>
        <w:right w:val="none" w:sz="0" w:space="0" w:color="auto"/>
      </w:divBdr>
    </w:div>
    <w:div w:id="1543320043">
      <w:marLeft w:val="0"/>
      <w:marRight w:val="0"/>
      <w:marTop w:val="0"/>
      <w:marBottom w:val="0"/>
      <w:divBdr>
        <w:top w:val="none" w:sz="0" w:space="0" w:color="auto"/>
        <w:left w:val="none" w:sz="0" w:space="0" w:color="auto"/>
        <w:bottom w:val="none" w:sz="0" w:space="0" w:color="auto"/>
        <w:right w:val="none" w:sz="0" w:space="0" w:color="auto"/>
      </w:divBdr>
    </w:div>
    <w:div w:id="1543320044">
      <w:marLeft w:val="0"/>
      <w:marRight w:val="0"/>
      <w:marTop w:val="0"/>
      <w:marBottom w:val="0"/>
      <w:divBdr>
        <w:top w:val="none" w:sz="0" w:space="0" w:color="auto"/>
        <w:left w:val="none" w:sz="0" w:space="0" w:color="auto"/>
        <w:bottom w:val="none" w:sz="0" w:space="0" w:color="auto"/>
        <w:right w:val="none" w:sz="0" w:space="0" w:color="auto"/>
      </w:divBdr>
    </w:div>
    <w:div w:id="1543320045">
      <w:marLeft w:val="0"/>
      <w:marRight w:val="0"/>
      <w:marTop w:val="0"/>
      <w:marBottom w:val="0"/>
      <w:divBdr>
        <w:top w:val="none" w:sz="0" w:space="0" w:color="auto"/>
        <w:left w:val="none" w:sz="0" w:space="0" w:color="auto"/>
        <w:bottom w:val="none" w:sz="0" w:space="0" w:color="auto"/>
        <w:right w:val="none" w:sz="0" w:space="0" w:color="auto"/>
      </w:divBdr>
      <w:divsChild>
        <w:div w:id="1543319936">
          <w:marLeft w:val="0"/>
          <w:marRight w:val="0"/>
          <w:marTop w:val="0"/>
          <w:marBottom w:val="270"/>
          <w:divBdr>
            <w:top w:val="none" w:sz="0" w:space="0" w:color="auto"/>
            <w:left w:val="none" w:sz="0" w:space="0" w:color="auto"/>
            <w:bottom w:val="none" w:sz="0" w:space="0" w:color="auto"/>
            <w:right w:val="none" w:sz="0" w:space="0" w:color="auto"/>
          </w:divBdr>
        </w:div>
        <w:div w:id="1543319972">
          <w:marLeft w:val="0"/>
          <w:marRight w:val="0"/>
          <w:marTop w:val="0"/>
          <w:marBottom w:val="0"/>
          <w:divBdr>
            <w:top w:val="none" w:sz="0" w:space="0" w:color="auto"/>
            <w:left w:val="none" w:sz="0" w:space="0" w:color="auto"/>
            <w:bottom w:val="none" w:sz="0" w:space="0" w:color="auto"/>
            <w:right w:val="none" w:sz="0" w:space="0" w:color="auto"/>
          </w:divBdr>
          <w:divsChild>
            <w:div w:id="1543319929">
              <w:marLeft w:val="0"/>
              <w:marRight w:val="0"/>
              <w:marTop w:val="30"/>
              <w:marBottom w:val="0"/>
              <w:divBdr>
                <w:top w:val="single" w:sz="6" w:space="15" w:color="CCCCCC"/>
                <w:left w:val="single" w:sz="6" w:space="31" w:color="CCCCCC"/>
                <w:bottom w:val="single" w:sz="6" w:space="15" w:color="CCCCCC"/>
                <w:right w:val="single" w:sz="6" w:space="15" w:color="CCCCCC"/>
              </w:divBdr>
            </w:div>
            <w:div w:id="154332003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543320050">
      <w:marLeft w:val="0"/>
      <w:marRight w:val="0"/>
      <w:marTop w:val="0"/>
      <w:marBottom w:val="0"/>
      <w:divBdr>
        <w:top w:val="none" w:sz="0" w:space="0" w:color="auto"/>
        <w:left w:val="none" w:sz="0" w:space="0" w:color="auto"/>
        <w:bottom w:val="none" w:sz="0" w:space="0" w:color="auto"/>
        <w:right w:val="none" w:sz="0" w:space="0" w:color="auto"/>
      </w:divBdr>
    </w:div>
    <w:div w:id="1543320051">
      <w:marLeft w:val="0"/>
      <w:marRight w:val="0"/>
      <w:marTop w:val="0"/>
      <w:marBottom w:val="0"/>
      <w:divBdr>
        <w:top w:val="none" w:sz="0" w:space="0" w:color="auto"/>
        <w:left w:val="none" w:sz="0" w:space="0" w:color="auto"/>
        <w:bottom w:val="none" w:sz="0" w:space="0" w:color="auto"/>
        <w:right w:val="none" w:sz="0" w:space="0" w:color="auto"/>
      </w:divBdr>
    </w:div>
    <w:div w:id="1543320057">
      <w:marLeft w:val="0"/>
      <w:marRight w:val="0"/>
      <w:marTop w:val="0"/>
      <w:marBottom w:val="0"/>
      <w:divBdr>
        <w:top w:val="none" w:sz="0" w:space="0" w:color="auto"/>
        <w:left w:val="none" w:sz="0" w:space="0" w:color="auto"/>
        <w:bottom w:val="none" w:sz="0" w:space="0" w:color="auto"/>
        <w:right w:val="none" w:sz="0" w:space="0" w:color="auto"/>
      </w:divBdr>
    </w:div>
    <w:div w:id="1543320061">
      <w:marLeft w:val="0"/>
      <w:marRight w:val="0"/>
      <w:marTop w:val="0"/>
      <w:marBottom w:val="0"/>
      <w:divBdr>
        <w:top w:val="none" w:sz="0" w:space="0" w:color="auto"/>
        <w:left w:val="none" w:sz="0" w:space="0" w:color="auto"/>
        <w:bottom w:val="none" w:sz="0" w:space="0" w:color="auto"/>
        <w:right w:val="none" w:sz="0" w:space="0" w:color="auto"/>
      </w:divBdr>
    </w:div>
    <w:div w:id="1543320064">
      <w:marLeft w:val="0"/>
      <w:marRight w:val="0"/>
      <w:marTop w:val="0"/>
      <w:marBottom w:val="0"/>
      <w:divBdr>
        <w:top w:val="none" w:sz="0" w:space="0" w:color="auto"/>
        <w:left w:val="none" w:sz="0" w:space="0" w:color="auto"/>
        <w:bottom w:val="none" w:sz="0" w:space="0" w:color="auto"/>
        <w:right w:val="none" w:sz="0" w:space="0" w:color="auto"/>
      </w:divBdr>
      <w:divsChild>
        <w:div w:id="1543319950">
          <w:marLeft w:val="0"/>
          <w:marRight w:val="0"/>
          <w:marTop w:val="0"/>
          <w:marBottom w:val="0"/>
          <w:divBdr>
            <w:top w:val="none" w:sz="0" w:space="0" w:color="auto"/>
            <w:left w:val="none" w:sz="0" w:space="0" w:color="auto"/>
            <w:bottom w:val="none" w:sz="0" w:space="0" w:color="auto"/>
            <w:right w:val="none" w:sz="0" w:space="0" w:color="auto"/>
          </w:divBdr>
        </w:div>
        <w:div w:id="1543319979">
          <w:marLeft w:val="0"/>
          <w:marRight w:val="0"/>
          <w:marTop w:val="0"/>
          <w:marBottom w:val="0"/>
          <w:divBdr>
            <w:top w:val="none" w:sz="0" w:space="0" w:color="auto"/>
            <w:left w:val="none" w:sz="0" w:space="0" w:color="auto"/>
            <w:bottom w:val="none" w:sz="0" w:space="0" w:color="auto"/>
            <w:right w:val="none" w:sz="0" w:space="0" w:color="auto"/>
          </w:divBdr>
          <w:divsChild>
            <w:div w:id="1543319952">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6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0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20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s.ibi.spb.ru/umk/2_4/5/5_R5_T1.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675.html" TargetMode="Externa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7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41</Pages>
  <Words>13039</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8</cp:revision>
  <dcterms:created xsi:type="dcterms:W3CDTF">2021-04-21T19:02:00Z</dcterms:created>
  <dcterms:modified xsi:type="dcterms:W3CDTF">2021-12-28T10:48:00Z</dcterms:modified>
</cp:coreProperties>
</file>